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BFA0" w14:textId="550A87B1" w:rsidR="00790720" w:rsidRPr="00022932" w:rsidRDefault="004D59AB" w:rsidP="00206DEE">
      <w:pPr>
        <w:pStyle w:val="Heading1"/>
        <w:rPr>
          <w:rFonts w:cs="Arial"/>
          <w:color w:val="FF0000"/>
          <w:sz w:val="44"/>
          <w:szCs w:val="44"/>
        </w:rPr>
      </w:pPr>
      <w:r>
        <w:rPr>
          <w:rFonts w:cs="Arial"/>
          <w:sz w:val="44"/>
          <w:szCs w:val="44"/>
        </w:rPr>
        <w:t>Grading</w:t>
      </w:r>
      <w:r w:rsidR="002F7AA3">
        <w:rPr>
          <w:rFonts w:cs="Arial"/>
          <w:sz w:val="44"/>
          <w:szCs w:val="44"/>
        </w:rPr>
        <w:t xml:space="preserve"> </w:t>
      </w:r>
      <w:r w:rsidR="00166DEF">
        <w:rPr>
          <w:rFonts w:cs="Arial"/>
          <w:sz w:val="44"/>
          <w:szCs w:val="44"/>
        </w:rPr>
        <w:t>Animals</w:t>
      </w:r>
      <w:r w:rsidR="0066401F" w:rsidRPr="00022932">
        <w:rPr>
          <w:rFonts w:cs="Arial"/>
          <w:sz w:val="44"/>
          <w:szCs w:val="44"/>
        </w:rPr>
        <w:t xml:space="preserve"> </w:t>
      </w:r>
      <w:r w:rsidR="00B24208">
        <w:rPr>
          <w:rFonts w:cs="Arial"/>
          <w:sz w:val="44"/>
          <w:szCs w:val="44"/>
        </w:rPr>
        <w:t xml:space="preserve">in </w:t>
      </w:r>
      <w:r w:rsidR="00180A62">
        <w:rPr>
          <w:rFonts w:cs="Arial"/>
          <w:sz w:val="44"/>
          <w:szCs w:val="44"/>
        </w:rPr>
        <w:t>O</w:t>
      </w:r>
      <w:r w:rsidR="00B24208">
        <w:rPr>
          <w:rFonts w:cs="Arial"/>
          <w:sz w:val="44"/>
          <w:szCs w:val="44"/>
        </w:rPr>
        <w:t>ur Diets</w:t>
      </w:r>
      <w:r w:rsidR="007526C4" w:rsidRPr="00022932">
        <w:rPr>
          <w:rFonts w:cs="Arial"/>
          <w:sz w:val="44"/>
          <w:szCs w:val="44"/>
        </w:rPr>
        <w:t xml:space="preserve"> </w:t>
      </w:r>
      <w:r w:rsidR="00361172">
        <w:rPr>
          <w:rFonts w:cs="Arial"/>
          <w:sz w:val="44"/>
          <w:szCs w:val="44"/>
        </w:rPr>
        <w:t>Worksheet</w:t>
      </w:r>
    </w:p>
    <w:p w14:paraId="5C39AEC1" w14:textId="77777777" w:rsidR="004D59AB" w:rsidRPr="00EC5651" w:rsidRDefault="004D59AB" w:rsidP="004D59AB">
      <w:pPr>
        <w:rPr>
          <w:rFonts w:cs="Arial"/>
          <w:i/>
          <w:color w:val="0000FF"/>
          <w:szCs w:val="22"/>
        </w:rPr>
      </w:pPr>
      <w:r w:rsidRPr="00EC5651">
        <w:rPr>
          <w:rFonts w:cs="Arial"/>
          <w:i/>
          <w:color w:val="0000FF"/>
          <w:szCs w:val="22"/>
        </w:rPr>
        <w:t xml:space="preserve">This worksheet has “grading” in the title because if they discuss these questions in class, students can be held accountable for correct answers. Level 4 (correct) responses to the questions are in </w:t>
      </w:r>
      <w:r w:rsidRPr="00EC5651">
        <w:rPr>
          <w:rFonts w:cs="Arial"/>
          <w:b/>
          <w:i/>
          <w:color w:val="0000FF"/>
          <w:szCs w:val="22"/>
        </w:rPr>
        <w:t>blue bold italics</w:t>
      </w:r>
      <w:r w:rsidRPr="00EC5651">
        <w:rPr>
          <w:rFonts w:cs="Arial"/>
          <w:i/>
          <w:color w:val="0000FF"/>
          <w:szCs w:val="22"/>
        </w:rPr>
        <w:t xml:space="preserve"> below.</w:t>
      </w:r>
    </w:p>
    <w:p w14:paraId="2BF21C06" w14:textId="52E1F5CF" w:rsidR="004D59AB" w:rsidRPr="00EC5651" w:rsidRDefault="004D59AB" w:rsidP="004D59AB">
      <w:pPr>
        <w:rPr>
          <w:rFonts w:eastAsia="Calibri" w:cs="Arial"/>
          <w:i/>
          <w:color w:val="FF0000"/>
          <w:szCs w:val="22"/>
        </w:rPr>
      </w:pPr>
      <w:r w:rsidRPr="00EC5651">
        <w:rPr>
          <w:rFonts w:eastAsia="Calibri" w:cs="Arial"/>
          <w:i/>
          <w:color w:val="FF0000"/>
          <w:szCs w:val="22"/>
        </w:rPr>
        <w:t xml:space="preserve">Red italics suggest ways to grade student responses by giving them points for correct or partially correct answers. There are </w:t>
      </w:r>
      <w:r w:rsidR="007B2239">
        <w:rPr>
          <w:rFonts w:eastAsia="Calibri" w:cs="Arial"/>
          <w:i/>
          <w:color w:val="FF0000"/>
          <w:szCs w:val="22"/>
        </w:rPr>
        <w:t>27</w:t>
      </w:r>
      <w:bookmarkStart w:id="0" w:name="_GoBack"/>
      <w:bookmarkEnd w:id="0"/>
      <w:r w:rsidRPr="00EC5651">
        <w:rPr>
          <w:rFonts w:eastAsia="Calibri" w:cs="Arial"/>
          <w:i/>
          <w:color w:val="FF0000"/>
          <w:szCs w:val="22"/>
        </w:rPr>
        <w:t xml:space="preserve"> points total on this worksheet.</w:t>
      </w:r>
    </w:p>
    <w:p w14:paraId="474BDF0B" w14:textId="2F50E77A" w:rsidR="00180A62" w:rsidRDefault="00B43350" w:rsidP="001F66A2">
      <w:pPr>
        <w:pStyle w:val="standard"/>
      </w:pPr>
      <w:r>
        <w:t xml:space="preserve">Use the directions in </w:t>
      </w:r>
      <w:r w:rsidR="00180A62">
        <w:t>the Animals in Our Diets Reading to calculate your agricultural protein footprint.</w:t>
      </w:r>
    </w:p>
    <w:p w14:paraId="244A74AC" w14:textId="77777777" w:rsidR="00180A62" w:rsidRPr="00022932" w:rsidRDefault="00180A62" w:rsidP="00180A62">
      <w:pPr>
        <w:pStyle w:val="Heading2"/>
      </w:pPr>
      <w:r>
        <w:t>Step 1: How much animal protein do you eat?</w:t>
      </w:r>
    </w:p>
    <w:p w14:paraId="13ED37BC" w14:textId="77777777" w:rsidR="00E6181C" w:rsidRDefault="00E6181C" w:rsidP="00E6181C">
      <w:pPr>
        <w:pStyle w:val="ListParagraph"/>
        <w:numPr>
          <w:ilvl w:val="0"/>
          <w:numId w:val="28"/>
        </w:numPr>
        <w:spacing w:after="0"/>
        <w:ind w:left="360"/>
        <w:rPr>
          <w:szCs w:val="22"/>
        </w:rPr>
      </w:pPr>
      <w:r>
        <w:rPr>
          <w:szCs w:val="22"/>
        </w:rPr>
        <w:t xml:space="preserve">List </w:t>
      </w:r>
      <w:r w:rsidR="00BD1F8E">
        <w:rPr>
          <w:szCs w:val="22"/>
        </w:rPr>
        <w:t xml:space="preserve">as many </w:t>
      </w:r>
      <w:r w:rsidR="00B24208">
        <w:rPr>
          <w:szCs w:val="22"/>
        </w:rPr>
        <w:t>animal protein</w:t>
      </w:r>
      <w:r w:rsidR="00BD1F8E">
        <w:rPr>
          <w:szCs w:val="22"/>
        </w:rPr>
        <w:t>s</w:t>
      </w:r>
      <w:r w:rsidR="00B24208">
        <w:rPr>
          <w:szCs w:val="22"/>
        </w:rPr>
        <w:t xml:space="preserve"> </w:t>
      </w:r>
      <w:r w:rsidR="00BD1F8E">
        <w:rPr>
          <w:szCs w:val="22"/>
        </w:rPr>
        <w:t>as you can think of that people eat</w:t>
      </w:r>
      <w:r>
        <w:rPr>
          <w:szCs w:val="22"/>
        </w:rPr>
        <w:t>.</w:t>
      </w:r>
    </w:p>
    <w:p w14:paraId="5BE7195B" w14:textId="507FF281" w:rsidR="00E6181C" w:rsidRDefault="00E6181C" w:rsidP="00E6181C">
      <w:pPr>
        <w:spacing w:after="0"/>
        <w:rPr>
          <w:i/>
          <w:color w:val="0432FF"/>
        </w:rPr>
      </w:pPr>
      <w:r w:rsidRPr="001F66A2">
        <w:rPr>
          <w:i/>
          <w:color w:val="0432FF"/>
        </w:rPr>
        <w:t>Meat from mammals (beef, pork, goat, lamb), meat from birds (chicken, goose, duck, pheasant, quail), meat from seafood (fish, shrimp, squid, shellfish), dairy products (made from milk from cows</w:t>
      </w:r>
      <w:r w:rsidR="00CD3CCA" w:rsidRPr="001F66A2">
        <w:rPr>
          <w:i/>
          <w:color w:val="0432FF"/>
        </w:rPr>
        <w:t>, sheep,</w:t>
      </w:r>
      <w:r w:rsidRPr="001F66A2">
        <w:rPr>
          <w:i/>
          <w:color w:val="0432FF"/>
        </w:rPr>
        <w:t xml:space="preserve"> or goats), eggs.</w:t>
      </w:r>
    </w:p>
    <w:p w14:paraId="57871481" w14:textId="48B36530" w:rsidR="004D59AB" w:rsidRPr="004D59AB" w:rsidRDefault="004D59AB" w:rsidP="004D59AB">
      <w:pPr>
        <w:rPr>
          <w:rFonts w:cs="Arial"/>
          <w:i/>
          <w:color w:val="FF0000"/>
          <w:szCs w:val="22"/>
        </w:rPr>
      </w:pPr>
      <w:r w:rsidRPr="00EC5651">
        <w:rPr>
          <w:rFonts w:cs="Arial"/>
          <w:i/>
          <w:color w:val="FF0000"/>
          <w:szCs w:val="22"/>
        </w:rPr>
        <w:t xml:space="preserve">1 point for </w:t>
      </w:r>
      <w:r>
        <w:rPr>
          <w:rFonts w:cs="Arial"/>
          <w:i/>
          <w:color w:val="FF0000"/>
          <w:szCs w:val="22"/>
        </w:rPr>
        <w:t>listing animal proteins</w:t>
      </w:r>
    </w:p>
    <w:p w14:paraId="4BC4A587" w14:textId="77777777" w:rsidR="00E6181C" w:rsidRPr="00E6181C" w:rsidRDefault="00E6181C" w:rsidP="00E6181C">
      <w:pPr>
        <w:spacing w:after="0"/>
        <w:rPr>
          <w:szCs w:val="22"/>
        </w:rPr>
      </w:pPr>
    </w:p>
    <w:p w14:paraId="520F1458" w14:textId="253DCA5D" w:rsidR="00E043CF" w:rsidRPr="004D59AB" w:rsidRDefault="00180A62" w:rsidP="001F66A2">
      <w:pPr>
        <w:pStyle w:val="ListParagraph"/>
        <w:numPr>
          <w:ilvl w:val="0"/>
          <w:numId w:val="28"/>
        </w:numPr>
        <w:spacing w:after="120"/>
        <w:ind w:left="360"/>
        <w:rPr>
          <w:b/>
          <w:szCs w:val="22"/>
        </w:rPr>
      </w:pPr>
      <w:r>
        <w:t>Follow the directions in the Animals in Our Diets Reading to complete Table 1.</w:t>
      </w:r>
    </w:p>
    <w:p w14:paraId="4E892927" w14:textId="614C4B4E" w:rsidR="004D59AB" w:rsidRPr="004D59AB" w:rsidRDefault="004D59AB" w:rsidP="004D59AB">
      <w:pPr>
        <w:rPr>
          <w:rFonts w:cs="Arial"/>
          <w:i/>
          <w:color w:val="FF0000"/>
          <w:szCs w:val="22"/>
        </w:rPr>
      </w:pPr>
      <w:r w:rsidRPr="004D59AB">
        <w:rPr>
          <w:rFonts w:cs="Arial"/>
          <w:i/>
          <w:color w:val="FF0000"/>
          <w:szCs w:val="22"/>
        </w:rPr>
        <w:t xml:space="preserve">1 point for each </w:t>
      </w:r>
      <w:r>
        <w:rPr>
          <w:rFonts w:cs="Arial"/>
          <w:i/>
          <w:color w:val="FF0000"/>
          <w:szCs w:val="22"/>
        </w:rPr>
        <w:t>part of the table filled in</w:t>
      </w:r>
      <w:r w:rsidRPr="004D59AB">
        <w:rPr>
          <w:rFonts w:cs="Arial"/>
          <w:i/>
          <w:color w:val="FF0000"/>
          <w:szCs w:val="22"/>
        </w:rPr>
        <w:t xml:space="preserve">: </w:t>
      </w:r>
      <w:r>
        <w:rPr>
          <w:rFonts w:cs="Arial"/>
          <w:i/>
          <w:color w:val="FF0000"/>
          <w:szCs w:val="22"/>
        </w:rPr>
        <w:t>18</w:t>
      </w:r>
      <w:r w:rsidRPr="004D59AB">
        <w:rPr>
          <w:rFonts w:cs="Arial"/>
          <w:i/>
          <w:color w:val="FF0000"/>
          <w:szCs w:val="22"/>
        </w:rPr>
        <w:t xml:space="preserve"> points total</w:t>
      </w:r>
    </w:p>
    <w:p w14:paraId="544AD02C" w14:textId="6950C367" w:rsidR="00F44F93" w:rsidRPr="00F44F93" w:rsidRDefault="00F44F93" w:rsidP="001F66A2">
      <w:pPr>
        <w:spacing w:after="0"/>
        <w:jc w:val="center"/>
        <w:rPr>
          <w:szCs w:val="22"/>
        </w:rPr>
      </w:pPr>
      <w:r w:rsidRPr="001F66A2">
        <w:rPr>
          <w:b/>
          <w:szCs w:val="22"/>
        </w:rPr>
        <w:t>Table 1. Your animal-based food diary</w:t>
      </w:r>
    </w:p>
    <w:tbl>
      <w:tblPr>
        <w:tblStyle w:val="TableGrid"/>
        <w:tblW w:w="9445" w:type="dxa"/>
        <w:tblLook w:val="04A0" w:firstRow="1" w:lastRow="0" w:firstColumn="1" w:lastColumn="0" w:noHBand="0" w:noVBand="1"/>
      </w:tblPr>
      <w:tblGrid>
        <w:gridCol w:w="2335"/>
        <w:gridCol w:w="2070"/>
        <w:gridCol w:w="1170"/>
        <w:gridCol w:w="3870"/>
      </w:tblGrid>
      <w:tr w:rsidR="00C34D3C" w14:paraId="614854CA" w14:textId="77777777" w:rsidTr="00C34D3C">
        <w:tc>
          <w:tcPr>
            <w:tcW w:w="2335" w:type="dxa"/>
          </w:tcPr>
          <w:p w14:paraId="55211920" w14:textId="5A654160" w:rsidR="009D68B7" w:rsidRPr="00693E3E" w:rsidRDefault="00EB6278" w:rsidP="001A1C80">
            <w:r>
              <w:t xml:space="preserve">1. </w:t>
            </w:r>
            <w:r w:rsidR="00076405">
              <w:t>Source of a</w:t>
            </w:r>
            <w:r w:rsidR="009D68B7" w:rsidRPr="00693E3E">
              <w:t>nimal protein</w:t>
            </w:r>
          </w:p>
        </w:tc>
        <w:tc>
          <w:tcPr>
            <w:tcW w:w="2070" w:type="dxa"/>
          </w:tcPr>
          <w:p w14:paraId="71CDC51A" w14:textId="44C084B6" w:rsidR="009D68B7" w:rsidRPr="00693E3E" w:rsidRDefault="00EB6278" w:rsidP="001A1C80">
            <w:r>
              <w:t xml:space="preserve">2. </w:t>
            </w:r>
            <w:r w:rsidR="009D68B7" w:rsidRPr="00693E3E">
              <w:t>Amount consumed</w:t>
            </w:r>
          </w:p>
        </w:tc>
        <w:tc>
          <w:tcPr>
            <w:tcW w:w="1170" w:type="dxa"/>
          </w:tcPr>
          <w:p w14:paraId="7E0F6689" w14:textId="28B0050C" w:rsidR="009D68B7" w:rsidRPr="00693E3E" w:rsidRDefault="00EB6278" w:rsidP="001A1C80">
            <w:r>
              <w:t xml:space="preserve">3. </w:t>
            </w:r>
            <w:r w:rsidR="009D68B7">
              <w:t>Protein content</w:t>
            </w:r>
          </w:p>
        </w:tc>
        <w:tc>
          <w:tcPr>
            <w:tcW w:w="3870" w:type="dxa"/>
          </w:tcPr>
          <w:p w14:paraId="2FDD8BC8" w14:textId="03BE696A" w:rsidR="009D68B7" w:rsidRPr="00693E3E" w:rsidRDefault="00EB6278" w:rsidP="001A1C80">
            <w:r>
              <w:t xml:space="preserve">4. </w:t>
            </w:r>
            <w:r w:rsidR="009D68B7" w:rsidRPr="00693E3E">
              <w:t>Amount of food consumed by livestock</w:t>
            </w:r>
            <w:r w:rsidR="009D68B7">
              <w:t xml:space="preserve"> (lbs. of feed)</w:t>
            </w:r>
          </w:p>
        </w:tc>
      </w:tr>
      <w:tr w:rsidR="00C34D3C" w14:paraId="1E0E2B8A" w14:textId="77777777" w:rsidTr="00C34D3C">
        <w:tc>
          <w:tcPr>
            <w:tcW w:w="2335" w:type="dxa"/>
          </w:tcPr>
          <w:p w14:paraId="43E01DBB" w14:textId="6CC82DBF" w:rsidR="009D68B7" w:rsidRPr="001F66A2" w:rsidRDefault="00076405" w:rsidP="001A1C80">
            <w:pPr>
              <w:rPr>
                <w:i/>
                <w:color w:val="0432FF"/>
              </w:rPr>
            </w:pPr>
            <w:r w:rsidRPr="001F66A2">
              <w:rPr>
                <w:i/>
                <w:color w:val="0432FF"/>
              </w:rPr>
              <w:t>E</w:t>
            </w:r>
            <w:r w:rsidR="009D68B7" w:rsidRPr="001F66A2">
              <w:rPr>
                <w:i/>
                <w:color w:val="0432FF"/>
              </w:rPr>
              <w:t>gg</w:t>
            </w:r>
          </w:p>
          <w:p w14:paraId="2EE9C11F" w14:textId="77777777" w:rsidR="00076405" w:rsidRPr="001F66A2" w:rsidRDefault="00076405" w:rsidP="001A1C80">
            <w:pPr>
              <w:rPr>
                <w:i/>
                <w:color w:val="0432FF"/>
              </w:rPr>
            </w:pPr>
          </w:p>
        </w:tc>
        <w:tc>
          <w:tcPr>
            <w:tcW w:w="2070" w:type="dxa"/>
          </w:tcPr>
          <w:p w14:paraId="58A27FC7" w14:textId="77777777" w:rsidR="009D68B7" w:rsidRPr="001F66A2" w:rsidRDefault="009D68B7" w:rsidP="00F44F93">
            <w:pPr>
              <w:rPr>
                <w:i/>
                <w:color w:val="0432FF"/>
              </w:rPr>
            </w:pPr>
            <w:r w:rsidRPr="001F66A2">
              <w:rPr>
                <w:i/>
                <w:color w:val="0432FF"/>
              </w:rPr>
              <w:t xml:space="preserve">1 </w:t>
            </w:r>
          </w:p>
        </w:tc>
        <w:tc>
          <w:tcPr>
            <w:tcW w:w="1170" w:type="dxa"/>
          </w:tcPr>
          <w:p w14:paraId="6D0CD400" w14:textId="77777777" w:rsidR="009D68B7" w:rsidRPr="001F66A2" w:rsidRDefault="009D68B7" w:rsidP="00F44F93">
            <w:pPr>
              <w:rPr>
                <w:i/>
                <w:color w:val="0432FF"/>
              </w:rPr>
            </w:pPr>
            <w:r w:rsidRPr="001F66A2">
              <w:rPr>
                <w:i/>
                <w:color w:val="0432FF"/>
              </w:rPr>
              <w:t xml:space="preserve">  6 g </w:t>
            </w:r>
          </w:p>
        </w:tc>
        <w:tc>
          <w:tcPr>
            <w:tcW w:w="3870" w:type="dxa"/>
          </w:tcPr>
          <w:p w14:paraId="202DF49F" w14:textId="77777777" w:rsidR="009D68B7" w:rsidRPr="001F66A2" w:rsidRDefault="009D68B7" w:rsidP="001A1C80">
            <w:pPr>
              <w:rPr>
                <w:i/>
                <w:color w:val="0432FF"/>
              </w:rPr>
            </w:pPr>
            <w:r w:rsidRPr="001F66A2">
              <w:rPr>
                <w:i/>
                <w:color w:val="0432FF"/>
              </w:rPr>
              <w:t xml:space="preserve">0.28 </w:t>
            </w:r>
            <w:proofErr w:type="spellStart"/>
            <w:r w:rsidRPr="001F66A2">
              <w:rPr>
                <w:i/>
                <w:color w:val="0432FF"/>
              </w:rPr>
              <w:t>lb</w:t>
            </w:r>
            <w:proofErr w:type="spellEnd"/>
          </w:p>
        </w:tc>
      </w:tr>
      <w:tr w:rsidR="00C34D3C" w14:paraId="1A49D41B" w14:textId="77777777" w:rsidTr="00C34D3C">
        <w:tc>
          <w:tcPr>
            <w:tcW w:w="2335" w:type="dxa"/>
          </w:tcPr>
          <w:p w14:paraId="568FEF39" w14:textId="2AB341D8" w:rsidR="009D68B7" w:rsidRPr="001F66A2" w:rsidRDefault="00076405" w:rsidP="001A1C80">
            <w:pPr>
              <w:rPr>
                <w:i/>
                <w:color w:val="0432FF"/>
              </w:rPr>
            </w:pPr>
            <w:r w:rsidRPr="001F66A2">
              <w:rPr>
                <w:i/>
                <w:color w:val="0432FF"/>
              </w:rPr>
              <w:t>M</w:t>
            </w:r>
            <w:r w:rsidR="009D68B7" w:rsidRPr="001F66A2">
              <w:rPr>
                <w:i/>
                <w:color w:val="0432FF"/>
              </w:rPr>
              <w:t>ilk</w:t>
            </w:r>
          </w:p>
          <w:p w14:paraId="20A91451" w14:textId="77777777" w:rsidR="00076405" w:rsidRPr="001F66A2" w:rsidRDefault="00076405" w:rsidP="001A1C80">
            <w:pPr>
              <w:rPr>
                <w:i/>
                <w:color w:val="0432FF"/>
              </w:rPr>
            </w:pPr>
          </w:p>
        </w:tc>
        <w:tc>
          <w:tcPr>
            <w:tcW w:w="2070" w:type="dxa"/>
          </w:tcPr>
          <w:p w14:paraId="117D3056" w14:textId="77777777" w:rsidR="009D68B7" w:rsidRPr="001F66A2" w:rsidRDefault="009D68B7" w:rsidP="00F44F93">
            <w:pPr>
              <w:rPr>
                <w:i/>
                <w:color w:val="0432FF"/>
              </w:rPr>
            </w:pPr>
            <w:r w:rsidRPr="001F66A2">
              <w:rPr>
                <w:i/>
                <w:color w:val="0432FF"/>
              </w:rPr>
              <w:t xml:space="preserve">2 cups (~8 oz each) </w:t>
            </w:r>
          </w:p>
        </w:tc>
        <w:tc>
          <w:tcPr>
            <w:tcW w:w="1170" w:type="dxa"/>
          </w:tcPr>
          <w:p w14:paraId="0AB3FC9B" w14:textId="77777777" w:rsidR="009D68B7" w:rsidRPr="001F66A2" w:rsidRDefault="009D68B7" w:rsidP="001A1C80">
            <w:pPr>
              <w:rPr>
                <w:i/>
                <w:color w:val="0432FF"/>
              </w:rPr>
            </w:pPr>
            <w:r w:rsidRPr="001F66A2">
              <w:rPr>
                <w:i/>
                <w:color w:val="0432FF"/>
              </w:rPr>
              <w:t>14 g</w:t>
            </w:r>
          </w:p>
        </w:tc>
        <w:tc>
          <w:tcPr>
            <w:tcW w:w="3870" w:type="dxa"/>
          </w:tcPr>
          <w:p w14:paraId="35EE83FA" w14:textId="77777777" w:rsidR="009D68B7" w:rsidRPr="001F66A2" w:rsidRDefault="009D68B7" w:rsidP="001A1C80">
            <w:pPr>
              <w:rPr>
                <w:i/>
                <w:color w:val="0432FF"/>
              </w:rPr>
            </w:pPr>
            <w:r w:rsidRPr="001F66A2">
              <w:rPr>
                <w:i/>
                <w:color w:val="0432FF"/>
              </w:rPr>
              <w:t xml:space="preserve">1.0   </w:t>
            </w:r>
            <w:proofErr w:type="spellStart"/>
            <w:r w:rsidRPr="001F66A2">
              <w:rPr>
                <w:i/>
                <w:color w:val="0432FF"/>
              </w:rPr>
              <w:t>lb</w:t>
            </w:r>
            <w:proofErr w:type="spellEnd"/>
          </w:p>
        </w:tc>
      </w:tr>
      <w:tr w:rsidR="00C34D3C" w14:paraId="078351E2" w14:textId="77777777" w:rsidTr="001F66A2">
        <w:trPr>
          <w:trHeight w:val="674"/>
        </w:trPr>
        <w:tc>
          <w:tcPr>
            <w:tcW w:w="2335" w:type="dxa"/>
          </w:tcPr>
          <w:p w14:paraId="39F1B923" w14:textId="77777777" w:rsidR="009D68B7" w:rsidRPr="001F66A2" w:rsidRDefault="009D68B7" w:rsidP="001A1C80">
            <w:pPr>
              <w:rPr>
                <w:i/>
                <w:color w:val="0432FF"/>
              </w:rPr>
            </w:pPr>
            <w:r w:rsidRPr="001F66A2">
              <w:rPr>
                <w:i/>
                <w:color w:val="0432FF"/>
              </w:rPr>
              <w:t>hot dogs</w:t>
            </w:r>
          </w:p>
          <w:p w14:paraId="1D5AD1D3" w14:textId="77777777" w:rsidR="00076405" w:rsidRPr="001F66A2" w:rsidRDefault="00076405" w:rsidP="001A1C80">
            <w:pPr>
              <w:rPr>
                <w:i/>
                <w:color w:val="0432FF"/>
              </w:rPr>
            </w:pPr>
          </w:p>
        </w:tc>
        <w:tc>
          <w:tcPr>
            <w:tcW w:w="2070" w:type="dxa"/>
          </w:tcPr>
          <w:p w14:paraId="4030401A" w14:textId="77777777" w:rsidR="009D68B7" w:rsidRPr="001F66A2" w:rsidRDefault="009D68B7" w:rsidP="00F44F93">
            <w:pPr>
              <w:rPr>
                <w:i/>
                <w:color w:val="0432FF"/>
              </w:rPr>
            </w:pPr>
            <w:r w:rsidRPr="001F66A2">
              <w:rPr>
                <w:i/>
                <w:color w:val="0432FF"/>
              </w:rPr>
              <w:t xml:space="preserve">2 </w:t>
            </w:r>
          </w:p>
        </w:tc>
        <w:tc>
          <w:tcPr>
            <w:tcW w:w="1170" w:type="dxa"/>
          </w:tcPr>
          <w:p w14:paraId="161804FB" w14:textId="77777777" w:rsidR="009D68B7" w:rsidRPr="001F66A2" w:rsidRDefault="009D68B7" w:rsidP="001A1C80">
            <w:pPr>
              <w:rPr>
                <w:i/>
                <w:color w:val="0432FF"/>
              </w:rPr>
            </w:pPr>
            <w:r w:rsidRPr="001F66A2">
              <w:rPr>
                <w:i/>
                <w:color w:val="0432FF"/>
              </w:rPr>
              <w:t>12 g</w:t>
            </w:r>
          </w:p>
        </w:tc>
        <w:tc>
          <w:tcPr>
            <w:tcW w:w="3870" w:type="dxa"/>
          </w:tcPr>
          <w:p w14:paraId="3283DB5D" w14:textId="77777777" w:rsidR="009D68B7" w:rsidRPr="001F66A2" w:rsidRDefault="009D68B7" w:rsidP="001A1C80">
            <w:pPr>
              <w:rPr>
                <w:i/>
                <w:color w:val="0432FF"/>
              </w:rPr>
            </w:pPr>
            <w:r w:rsidRPr="001F66A2">
              <w:rPr>
                <w:i/>
                <w:color w:val="0432FF"/>
              </w:rPr>
              <w:t xml:space="preserve">0.16 </w:t>
            </w:r>
            <w:proofErr w:type="spellStart"/>
            <w:r w:rsidRPr="001F66A2">
              <w:rPr>
                <w:i/>
                <w:color w:val="0432FF"/>
              </w:rPr>
              <w:t>lb</w:t>
            </w:r>
            <w:proofErr w:type="spellEnd"/>
            <w:r w:rsidRPr="001F66A2">
              <w:rPr>
                <w:i/>
                <w:color w:val="0432FF"/>
              </w:rPr>
              <w:t>*</w:t>
            </w:r>
          </w:p>
        </w:tc>
      </w:tr>
      <w:tr w:rsidR="00C34D3C" w14:paraId="2FD6FBA0" w14:textId="77777777" w:rsidTr="00C34D3C">
        <w:tc>
          <w:tcPr>
            <w:tcW w:w="2335" w:type="dxa"/>
          </w:tcPr>
          <w:p w14:paraId="38B9EA74" w14:textId="77777777" w:rsidR="009D68B7" w:rsidRPr="001F66A2" w:rsidRDefault="009D68B7" w:rsidP="001A1C80">
            <w:pPr>
              <w:rPr>
                <w:i/>
                <w:color w:val="0432FF"/>
              </w:rPr>
            </w:pPr>
            <w:r w:rsidRPr="001F66A2">
              <w:rPr>
                <w:i/>
                <w:color w:val="0432FF"/>
              </w:rPr>
              <w:t>Nachos cheese</w:t>
            </w:r>
          </w:p>
          <w:p w14:paraId="53E90F6F" w14:textId="129351E8" w:rsidR="00076405" w:rsidRPr="001F66A2" w:rsidRDefault="00076405" w:rsidP="001A1C80">
            <w:pPr>
              <w:rPr>
                <w:i/>
                <w:color w:val="0432FF"/>
              </w:rPr>
            </w:pPr>
          </w:p>
        </w:tc>
        <w:tc>
          <w:tcPr>
            <w:tcW w:w="2070" w:type="dxa"/>
          </w:tcPr>
          <w:p w14:paraId="2F020857" w14:textId="77777777" w:rsidR="009D68B7" w:rsidRPr="001F66A2" w:rsidRDefault="009D68B7" w:rsidP="00F44F93">
            <w:pPr>
              <w:rPr>
                <w:i/>
                <w:color w:val="0432FF"/>
              </w:rPr>
            </w:pPr>
            <w:r w:rsidRPr="001F66A2">
              <w:rPr>
                <w:i/>
                <w:color w:val="0432FF"/>
              </w:rPr>
              <w:t xml:space="preserve">~3 oz. </w:t>
            </w:r>
          </w:p>
        </w:tc>
        <w:tc>
          <w:tcPr>
            <w:tcW w:w="1170" w:type="dxa"/>
          </w:tcPr>
          <w:p w14:paraId="7C06C479" w14:textId="77777777" w:rsidR="009D68B7" w:rsidRPr="001F66A2" w:rsidRDefault="009D68B7" w:rsidP="00F44F93">
            <w:pPr>
              <w:rPr>
                <w:i/>
                <w:color w:val="0432FF"/>
              </w:rPr>
            </w:pPr>
            <w:r w:rsidRPr="001F66A2">
              <w:rPr>
                <w:i/>
                <w:color w:val="0432FF"/>
              </w:rPr>
              <w:t xml:space="preserve">21 g </w:t>
            </w:r>
          </w:p>
        </w:tc>
        <w:tc>
          <w:tcPr>
            <w:tcW w:w="3870" w:type="dxa"/>
          </w:tcPr>
          <w:p w14:paraId="2AAC521D" w14:textId="77777777" w:rsidR="009D68B7" w:rsidRPr="001F66A2" w:rsidRDefault="009D68B7" w:rsidP="001A1C80">
            <w:pPr>
              <w:rPr>
                <w:i/>
                <w:color w:val="0432FF"/>
              </w:rPr>
            </w:pPr>
            <w:r w:rsidRPr="001F66A2">
              <w:rPr>
                <w:i/>
                <w:color w:val="0432FF"/>
              </w:rPr>
              <w:t xml:space="preserve">2.8   </w:t>
            </w:r>
            <w:proofErr w:type="spellStart"/>
            <w:r w:rsidRPr="001F66A2">
              <w:rPr>
                <w:i/>
                <w:color w:val="0432FF"/>
              </w:rPr>
              <w:t>lb</w:t>
            </w:r>
            <w:proofErr w:type="spellEnd"/>
          </w:p>
        </w:tc>
      </w:tr>
      <w:tr w:rsidR="00C34D3C" w14:paraId="1E013C8F" w14:textId="77777777" w:rsidTr="001F66A2">
        <w:tc>
          <w:tcPr>
            <w:tcW w:w="2335" w:type="dxa"/>
          </w:tcPr>
          <w:p w14:paraId="4F642E52" w14:textId="77777777" w:rsidR="009D68B7" w:rsidRPr="001F66A2" w:rsidRDefault="009D68B7" w:rsidP="001A1C80">
            <w:pPr>
              <w:rPr>
                <w:i/>
                <w:color w:val="0432FF"/>
              </w:rPr>
            </w:pPr>
            <w:r w:rsidRPr="001F66A2">
              <w:rPr>
                <w:i/>
                <w:color w:val="0432FF"/>
              </w:rPr>
              <w:t>Totals</w:t>
            </w:r>
          </w:p>
          <w:p w14:paraId="658001D7" w14:textId="77777777" w:rsidR="00076405" w:rsidRPr="001F66A2" w:rsidRDefault="00076405" w:rsidP="001A1C80">
            <w:pPr>
              <w:rPr>
                <w:i/>
                <w:color w:val="0432FF"/>
              </w:rPr>
            </w:pPr>
          </w:p>
        </w:tc>
        <w:tc>
          <w:tcPr>
            <w:tcW w:w="2070" w:type="dxa"/>
            <w:shd w:val="clear" w:color="auto" w:fill="D9D9D9" w:themeFill="background1" w:themeFillShade="D9"/>
          </w:tcPr>
          <w:p w14:paraId="7AD37157" w14:textId="77777777" w:rsidR="009D68B7" w:rsidRPr="001F66A2" w:rsidRDefault="009D68B7" w:rsidP="001A1C80">
            <w:pPr>
              <w:rPr>
                <w:i/>
                <w:color w:val="0432FF"/>
              </w:rPr>
            </w:pPr>
          </w:p>
        </w:tc>
        <w:tc>
          <w:tcPr>
            <w:tcW w:w="1170" w:type="dxa"/>
          </w:tcPr>
          <w:p w14:paraId="1CB00773" w14:textId="77777777" w:rsidR="009D68B7" w:rsidRPr="001F66A2" w:rsidRDefault="009D68B7" w:rsidP="00F44F93">
            <w:pPr>
              <w:rPr>
                <w:i/>
                <w:color w:val="0432FF"/>
              </w:rPr>
            </w:pPr>
            <w:r w:rsidRPr="001F66A2">
              <w:rPr>
                <w:i/>
                <w:color w:val="0432FF"/>
              </w:rPr>
              <w:t xml:space="preserve">53 g </w:t>
            </w:r>
          </w:p>
        </w:tc>
        <w:tc>
          <w:tcPr>
            <w:tcW w:w="3870" w:type="dxa"/>
          </w:tcPr>
          <w:p w14:paraId="281A8F89" w14:textId="77777777" w:rsidR="009D68B7" w:rsidRPr="001F66A2" w:rsidRDefault="009D68B7" w:rsidP="001A1C80">
            <w:pPr>
              <w:rPr>
                <w:i/>
                <w:color w:val="0432FF"/>
              </w:rPr>
            </w:pPr>
            <w:r w:rsidRPr="001F66A2">
              <w:rPr>
                <w:i/>
                <w:color w:val="0432FF"/>
              </w:rPr>
              <w:t xml:space="preserve">4.2   </w:t>
            </w:r>
            <w:proofErr w:type="spellStart"/>
            <w:r w:rsidRPr="001F66A2">
              <w:rPr>
                <w:i/>
                <w:color w:val="0432FF"/>
              </w:rPr>
              <w:t>lb</w:t>
            </w:r>
            <w:proofErr w:type="spellEnd"/>
            <w:r w:rsidRPr="001F66A2">
              <w:rPr>
                <w:i/>
                <w:color w:val="0432FF"/>
              </w:rPr>
              <w:t xml:space="preserve"> = 1900 g</w:t>
            </w:r>
          </w:p>
        </w:tc>
      </w:tr>
    </w:tbl>
    <w:p w14:paraId="307CFFDC" w14:textId="77777777" w:rsidR="00B51729" w:rsidRDefault="00B51729" w:rsidP="00B51729">
      <w:pPr>
        <w:rPr>
          <w:color w:val="0070C0"/>
        </w:rPr>
      </w:pPr>
    </w:p>
    <w:p w14:paraId="14F64EB0" w14:textId="6D7256DF" w:rsidR="00750633" w:rsidRDefault="00180A62" w:rsidP="001F66A2">
      <w:pPr>
        <w:spacing w:after="0"/>
      </w:pPr>
      <w:r>
        <w:t xml:space="preserve">3. </w:t>
      </w:r>
      <w:r w:rsidR="00750633">
        <w:t>How much animal protein did you consume</w:t>
      </w:r>
      <w:r w:rsidR="00CD3CCA">
        <w:t xml:space="preserve"> in 24 hours</w:t>
      </w:r>
      <w:r w:rsidR="00750633">
        <w:t>?  _</w:t>
      </w:r>
      <w:r w:rsidR="009D68B7" w:rsidRPr="001F66A2">
        <w:rPr>
          <w:i/>
          <w:color w:val="0432FF"/>
          <w:u w:val="single"/>
        </w:rPr>
        <w:t>53</w:t>
      </w:r>
      <w:r w:rsidR="00750633">
        <w:t>_ g</w:t>
      </w:r>
    </w:p>
    <w:p w14:paraId="48356C8F" w14:textId="46F1E6C6" w:rsidR="005F27E8" w:rsidRDefault="00750633" w:rsidP="00750633">
      <w:pPr>
        <w:spacing w:after="0"/>
        <w:ind w:left="360"/>
      </w:pPr>
      <w:r>
        <w:t xml:space="preserve">The USDA recommends that you eat roughly 50 g </w:t>
      </w:r>
      <w:r w:rsidR="005F27E8">
        <w:t xml:space="preserve">of protein </w:t>
      </w:r>
      <w:r w:rsidR="008741A5">
        <w:t xml:space="preserve">per day. How close to this recommendation are you getting?  </w:t>
      </w:r>
    </w:p>
    <w:p w14:paraId="2B6A1D05" w14:textId="22896380" w:rsidR="004D59AB" w:rsidRPr="00EC5651" w:rsidRDefault="004D59AB" w:rsidP="004D59AB">
      <w:pPr>
        <w:rPr>
          <w:rFonts w:cs="Arial"/>
          <w:i/>
          <w:color w:val="FF0000"/>
          <w:szCs w:val="22"/>
        </w:rPr>
      </w:pPr>
      <w:r w:rsidRPr="00EC5651">
        <w:rPr>
          <w:rFonts w:cs="Arial"/>
          <w:i/>
          <w:color w:val="FF0000"/>
          <w:szCs w:val="22"/>
        </w:rPr>
        <w:t xml:space="preserve">1 point for correct </w:t>
      </w:r>
      <w:r>
        <w:rPr>
          <w:rFonts w:cs="Arial"/>
          <w:i/>
          <w:color w:val="FF0000"/>
          <w:szCs w:val="22"/>
        </w:rPr>
        <w:t>answer</w:t>
      </w:r>
    </w:p>
    <w:p w14:paraId="492F01EF" w14:textId="77777777" w:rsidR="004D59AB" w:rsidRDefault="004D59AB" w:rsidP="00750633">
      <w:pPr>
        <w:spacing w:after="0"/>
        <w:ind w:left="360"/>
      </w:pPr>
    </w:p>
    <w:p w14:paraId="17D5CEFA" w14:textId="77777777" w:rsidR="00CB4C70" w:rsidRDefault="00CB4C70" w:rsidP="00CB4C70">
      <w:pPr>
        <w:pStyle w:val="Heading2"/>
      </w:pPr>
      <w:r>
        <w:t>Step 2: Find your agricultural protein footprint</w:t>
      </w:r>
    </w:p>
    <w:p w14:paraId="416BE7DF" w14:textId="52C467D9" w:rsidR="00252C63" w:rsidRDefault="00E95F68" w:rsidP="00CF62C2">
      <w:pPr>
        <w:pStyle w:val="ListParagraph"/>
        <w:numPr>
          <w:ilvl w:val="0"/>
          <w:numId w:val="32"/>
        </w:numPr>
        <w:spacing w:after="0"/>
        <w:ind w:left="360"/>
      </w:pPr>
      <w:r w:rsidRPr="00CF62C2">
        <w:rPr>
          <w:b/>
        </w:rPr>
        <w:t xml:space="preserve">Your smallest agricultural footprint. </w:t>
      </w:r>
      <w:r w:rsidR="00F32C38" w:rsidRPr="00CF62C2">
        <w:rPr>
          <w:b/>
        </w:rPr>
        <w:t xml:space="preserve"> </w:t>
      </w:r>
      <w:r w:rsidR="00252C63">
        <w:t>The s</w:t>
      </w:r>
      <w:r>
        <w:t>mallest agricultural foot</w:t>
      </w:r>
      <w:r w:rsidR="00252C63">
        <w:t xml:space="preserve">print comes from eating only plant protein. How many pounds of beans would you have to eat to get the same amount of protein that you got from animal </w:t>
      </w:r>
      <w:r w:rsidR="00CF62C2">
        <w:t>products? _</w:t>
      </w:r>
      <w:r w:rsidR="00363F76">
        <w:t xml:space="preserve">_____ </w:t>
      </w:r>
      <w:proofErr w:type="spellStart"/>
      <w:r w:rsidR="00363F76">
        <w:t>lbs</w:t>
      </w:r>
      <w:proofErr w:type="spellEnd"/>
      <w:r w:rsidR="00252C63">
        <w:t xml:space="preserve"> </w:t>
      </w:r>
    </w:p>
    <w:p w14:paraId="63AB3398" w14:textId="1F9779E2" w:rsidR="008741A5" w:rsidRPr="004D59AB" w:rsidRDefault="00252C63" w:rsidP="004D59AB">
      <w:pPr>
        <w:rPr>
          <w:rFonts w:cs="Arial"/>
          <w:i/>
          <w:color w:val="FF0000"/>
          <w:szCs w:val="22"/>
        </w:rPr>
      </w:pPr>
      <w:r w:rsidRPr="001F66A2">
        <w:rPr>
          <w:i/>
          <w:color w:val="0432FF"/>
        </w:rPr>
        <w:lastRenderedPageBreak/>
        <w:t xml:space="preserve">Sample calculation:  53 g x 1 </w:t>
      </w:r>
      <w:proofErr w:type="spellStart"/>
      <w:r w:rsidRPr="001F66A2">
        <w:rPr>
          <w:i/>
          <w:color w:val="0432FF"/>
        </w:rPr>
        <w:t>lb</w:t>
      </w:r>
      <w:proofErr w:type="spellEnd"/>
      <w:r w:rsidRPr="001F66A2">
        <w:rPr>
          <w:i/>
          <w:color w:val="0432FF"/>
        </w:rPr>
        <w:t xml:space="preserve"> beans/90 g protein = 0.6 </w:t>
      </w:r>
      <w:proofErr w:type="spellStart"/>
      <w:r w:rsidRPr="001F66A2">
        <w:rPr>
          <w:i/>
          <w:color w:val="0432FF"/>
        </w:rPr>
        <w:t>lb</w:t>
      </w:r>
      <w:proofErr w:type="spellEnd"/>
      <w:r w:rsidRPr="001F66A2">
        <w:rPr>
          <w:i/>
          <w:color w:val="0432FF"/>
        </w:rPr>
        <w:t xml:space="preserve"> of beans</w:t>
      </w:r>
      <w:r w:rsidR="008741A5" w:rsidRPr="001F66A2">
        <w:rPr>
          <w:color w:val="0432FF"/>
        </w:rPr>
        <w:t xml:space="preserve">  </w:t>
      </w:r>
      <w:r w:rsidR="004D59AB">
        <w:rPr>
          <w:color w:val="0432FF"/>
        </w:rPr>
        <w:br/>
      </w:r>
      <w:r w:rsidR="004D59AB" w:rsidRPr="00EC5651">
        <w:rPr>
          <w:rFonts w:cs="Arial"/>
          <w:i/>
          <w:color w:val="FF0000"/>
          <w:szCs w:val="22"/>
        </w:rPr>
        <w:t xml:space="preserve">1 point for correct </w:t>
      </w:r>
      <w:r w:rsidR="004D59AB">
        <w:rPr>
          <w:rFonts w:cs="Arial"/>
          <w:i/>
          <w:color w:val="FF0000"/>
          <w:szCs w:val="22"/>
        </w:rPr>
        <w:t>calculation</w:t>
      </w:r>
    </w:p>
    <w:p w14:paraId="39E74967" w14:textId="77777777" w:rsidR="00252C63" w:rsidRDefault="00252C63" w:rsidP="009D68B7">
      <w:pPr>
        <w:spacing w:after="0"/>
        <w:ind w:left="360"/>
      </w:pPr>
    </w:p>
    <w:p w14:paraId="78F7BF91" w14:textId="112BA91F" w:rsidR="002C04B6" w:rsidRDefault="00E95F68" w:rsidP="00CF62C2">
      <w:pPr>
        <w:pStyle w:val="ListParagraph"/>
        <w:numPr>
          <w:ilvl w:val="0"/>
          <w:numId w:val="32"/>
        </w:numPr>
        <w:spacing w:after="0"/>
        <w:ind w:left="330"/>
      </w:pPr>
      <w:r>
        <w:t xml:space="preserve"> </w:t>
      </w:r>
      <w:r>
        <w:rPr>
          <w:b/>
        </w:rPr>
        <w:t xml:space="preserve">Your actual agricultural footprint.  </w:t>
      </w:r>
      <w:r w:rsidR="009D68B7">
        <w:t>How many pounds of fee</w:t>
      </w:r>
      <w:r w:rsidR="008741A5">
        <w:t>d</w:t>
      </w:r>
      <w:r w:rsidR="00252C63">
        <w:t xml:space="preserve"> (which could be beans)</w:t>
      </w:r>
      <w:r w:rsidR="008741A5">
        <w:t xml:space="preserve"> are needed to grow the animals</w:t>
      </w:r>
      <w:r w:rsidR="009D68B7">
        <w:t xml:space="preserve"> that provided the protein you consumed? </w:t>
      </w:r>
      <w:r w:rsidR="009D68B7">
        <w:softHyphen/>
      </w:r>
      <w:r w:rsidR="009D68B7">
        <w:softHyphen/>
      </w:r>
      <w:r w:rsidR="009D68B7">
        <w:softHyphen/>
        <w:t>__</w:t>
      </w:r>
      <w:r w:rsidR="009D68B7" w:rsidRPr="001F66A2">
        <w:rPr>
          <w:i/>
          <w:color w:val="0432FF"/>
          <w:u w:val="single"/>
        </w:rPr>
        <w:t>4.2</w:t>
      </w:r>
      <w:r w:rsidR="00363F76">
        <w:t xml:space="preserve">__ </w:t>
      </w:r>
      <w:proofErr w:type="spellStart"/>
      <w:r w:rsidR="00363F76">
        <w:t>lbs</w:t>
      </w:r>
      <w:proofErr w:type="spellEnd"/>
    </w:p>
    <w:p w14:paraId="5A444919" w14:textId="3314D50F" w:rsidR="004D59AB" w:rsidRPr="004D59AB" w:rsidRDefault="004D59AB" w:rsidP="004D59AB">
      <w:pPr>
        <w:rPr>
          <w:rFonts w:cs="Arial"/>
          <w:i/>
          <w:color w:val="FF0000"/>
          <w:szCs w:val="22"/>
        </w:rPr>
      </w:pPr>
      <w:r w:rsidRPr="004D59AB">
        <w:rPr>
          <w:rFonts w:cs="Arial"/>
          <w:i/>
          <w:color w:val="FF0000"/>
          <w:szCs w:val="22"/>
        </w:rPr>
        <w:t xml:space="preserve">1 point for correct </w:t>
      </w:r>
      <w:r>
        <w:rPr>
          <w:rFonts w:cs="Arial"/>
          <w:i/>
          <w:color w:val="FF0000"/>
          <w:szCs w:val="22"/>
        </w:rPr>
        <w:t>calculation</w:t>
      </w:r>
    </w:p>
    <w:p w14:paraId="537D24FF" w14:textId="77777777" w:rsidR="002C04B6" w:rsidRDefault="002C04B6" w:rsidP="004D59AB">
      <w:pPr>
        <w:spacing w:after="0"/>
      </w:pPr>
    </w:p>
    <w:p w14:paraId="03012647" w14:textId="6984FD54" w:rsidR="00FA41A1" w:rsidRDefault="00BF713F" w:rsidP="00CF62C2">
      <w:pPr>
        <w:pStyle w:val="ListParagraph"/>
        <w:numPr>
          <w:ilvl w:val="0"/>
          <w:numId w:val="32"/>
        </w:numPr>
        <w:spacing w:after="0"/>
        <w:ind w:left="360"/>
        <w:contextualSpacing w:val="0"/>
      </w:pPr>
      <w:r>
        <w:t>N</w:t>
      </w:r>
      <w:r w:rsidR="00343032">
        <w:t xml:space="preserve">otice that animals consume more than 1 pound of food for every pound of protein they produce. </w:t>
      </w:r>
      <w:r w:rsidR="006F5F72">
        <w:t>Use what you know about cellular respiration to explain w</w:t>
      </w:r>
      <w:r w:rsidR="003B45AF">
        <w:t xml:space="preserve">hy </w:t>
      </w:r>
      <w:r w:rsidR="00343032">
        <w:t>this happens.</w:t>
      </w:r>
    </w:p>
    <w:p w14:paraId="5E262AE3" w14:textId="77777777" w:rsidR="003B45AF" w:rsidRDefault="003B45AF" w:rsidP="003B45AF">
      <w:pPr>
        <w:spacing w:after="0"/>
      </w:pPr>
    </w:p>
    <w:p w14:paraId="156D547B" w14:textId="0650E1BA" w:rsidR="004D59AB" w:rsidRPr="004D59AB" w:rsidRDefault="00CD3CCA" w:rsidP="003B45AF">
      <w:pPr>
        <w:rPr>
          <w:b/>
          <w:bCs/>
          <w:i/>
          <w:color w:val="0432FF"/>
        </w:rPr>
      </w:pPr>
      <w:r w:rsidRPr="004D59AB">
        <w:rPr>
          <w:b/>
          <w:bCs/>
          <w:i/>
          <w:color w:val="0432FF"/>
        </w:rPr>
        <w:t>Much</w:t>
      </w:r>
      <w:r w:rsidR="003B45AF" w:rsidRPr="004D59AB">
        <w:rPr>
          <w:b/>
          <w:bCs/>
          <w:i/>
          <w:color w:val="0432FF"/>
        </w:rPr>
        <w:t xml:space="preserve"> of the food the animals consumed was used in cellular respiration. It was converted to carbon dioxide and water which left their bodies. It did not contribute to their mass.</w:t>
      </w:r>
      <w:r w:rsidRPr="004D59AB">
        <w:rPr>
          <w:b/>
          <w:bCs/>
          <w:i/>
          <w:color w:val="0432FF"/>
        </w:rPr>
        <w:t xml:space="preserve">  </w:t>
      </w:r>
      <w:r w:rsidR="006F5F72" w:rsidRPr="004D59AB">
        <w:rPr>
          <w:b/>
          <w:bCs/>
          <w:i/>
          <w:color w:val="0432FF"/>
        </w:rPr>
        <w:t>(</w:t>
      </w:r>
      <w:r w:rsidR="00CF62C2" w:rsidRPr="004D59AB">
        <w:rPr>
          <w:b/>
          <w:bCs/>
          <w:i/>
          <w:color w:val="0432FF"/>
        </w:rPr>
        <w:t>Also,</w:t>
      </w:r>
      <w:r w:rsidRPr="004D59AB">
        <w:rPr>
          <w:b/>
          <w:bCs/>
          <w:i/>
          <w:color w:val="0432FF"/>
        </w:rPr>
        <w:t xml:space="preserve"> there are parts of the animal that aren’t consumed.</w:t>
      </w:r>
      <w:r w:rsidR="006F5F72" w:rsidRPr="004D59AB">
        <w:rPr>
          <w:b/>
          <w:bCs/>
          <w:i/>
          <w:color w:val="0432FF"/>
        </w:rPr>
        <w:t>)</w:t>
      </w:r>
      <w:r w:rsidR="004D59AB">
        <w:rPr>
          <w:b/>
          <w:bCs/>
          <w:i/>
          <w:color w:val="0432FF"/>
        </w:rPr>
        <w:t xml:space="preserve"> </w:t>
      </w:r>
      <w:r w:rsidR="004D59AB">
        <w:rPr>
          <w:b/>
          <w:bCs/>
          <w:i/>
          <w:color w:val="0432FF"/>
        </w:rPr>
        <w:br/>
      </w:r>
      <w:r w:rsidR="004D59AB" w:rsidRPr="00EC5651">
        <w:rPr>
          <w:rFonts w:cs="Arial"/>
          <w:i/>
          <w:color w:val="FF0000"/>
          <w:szCs w:val="22"/>
        </w:rPr>
        <w:t xml:space="preserve">1 point for correct </w:t>
      </w:r>
      <w:r w:rsidR="004D59AB">
        <w:rPr>
          <w:rFonts w:cs="Arial"/>
          <w:i/>
          <w:color w:val="FF0000"/>
          <w:szCs w:val="22"/>
        </w:rPr>
        <w:t>response</w:t>
      </w:r>
    </w:p>
    <w:p w14:paraId="6167DDDA" w14:textId="77777777" w:rsidR="00252C63" w:rsidRDefault="00252C63" w:rsidP="003B45AF">
      <w:pPr>
        <w:rPr>
          <w:i/>
          <w:color w:val="0070C0"/>
        </w:rPr>
      </w:pPr>
    </w:p>
    <w:p w14:paraId="68B6D586" w14:textId="3B56F765" w:rsidR="00252C63" w:rsidRDefault="00252C63" w:rsidP="004D59AB">
      <w:pPr>
        <w:pStyle w:val="ListParagraph"/>
        <w:numPr>
          <w:ilvl w:val="0"/>
          <w:numId w:val="32"/>
        </w:numPr>
        <w:ind w:left="270"/>
      </w:pPr>
      <w:r w:rsidRPr="0076534B">
        <w:rPr>
          <w:b/>
        </w:rPr>
        <w:t>Make a scale drawing of your agricultural protein footprint.</w:t>
      </w:r>
      <w:r>
        <w:t xml:space="preserve"> Use a </w:t>
      </w:r>
      <w:r w:rsidR="00343032">
        <w:t xml:space="preserve">sheet </w:t>
      </w:r>
      <w:r>
        <w:t>of graph paper</w:t>
      </w:r>
      <w:r w:rsidR="0076534B">
        <w:t xml:space="preserve">.  Let each square represent 0.1 </w:t>
      </w:r>
      <w:proofErr w:type="spellStart"/>
      <w:r w:rsidR="0076534B">
        <w:t>lb</w:t>
      </w:r>
      <w:proofErr w:type="spellEnd"/>
      <w:r w:rsidR="0076534B">
        <w:t xml:space="preserve"> feed</w:t>
      </w:r>
      <w:r w:rsidR="00343032">
        <w:t xml:space="preserve"> or </w:t>
      </w:r>
      <w:r w:rsidR="0076534B">
        <w:t xml:space="preserve">beans. In one corner, draw a line around the number of squares that represent the mass of beans equivalent to the animal protein that you ate. (See question </w:t>
      </w:r>
      <w:r w:rsidR="00CF62C2">
        <w:t>4</w:t>
      </w:r>
      <w:r w:rsidR="0076534B">
        <w:t>.) Shade in that area.</w:t>
      </w:r>
    </w:p>
    <w:p w14:paraId="492A7402" w14:textId="62F99511" w:rsidR="0076534B" w:rsidRDefault="0076534B" w:rsidP="0076534B">
      <w:pPr>
        <w:ind w:left="360"/>
      </w:pPr>
      <w:r>
        <w:t xml:space="preserve">In another part of the graph paper, draw lines around squares representing the amount of feed it would take to produce each of the different animal products that you ate. </w:t>
      </w:r>
      <w:r w:rsidR="00E95F68">
        <w:t xml:space="preserve">(See question </w:t>
      </w:r>
      <w:r w:rsidR="00CF62C2">
        <w:t>5</w:t>
      </w:r>
      <w:r w:rsidR="00E95F68">
        <w:t>.)</w:t>
      </w:r>
      <w:r>
        <w:t xml:space="preserve"> Label each area you outline.</w:t>
      </w:r>
    </w:p>
    <w:p w14:paraId="7CB15401" w14:textId="3CC18A6C" w:rsidR="0076534B" w:rsidRDefault="0076534B" w:rsidP="0076534B">
      <w:pPr>
        <w:ind w:left="360"/>
      </w:pPr>
      <w:r>
        <w:t xml:space="preserve">How does your </w:t>
      </w:r>
      <w:r w:rsidR="00E95F68">
        <w:t xml:space="preserve">actual </w:t>
      </w:r>
      <w:r>
        <w:t xml:space="preserve">agricultural protein footprint compare to that of the smallest </w:t>
      </w:r>
      <w:r w:rsidR="00E95F68">
        <w:t xml:space="preserve">agricultural footprint based on a </w:t>
      </w:r>
      <w:r>
        <w:t>bean diet?</w:t>
      </w:r>
    </w:p>
    <w:p w14:paraId="39F09E0E" w14:textId="6C78B970" w:rsidR="0076534B" w:rsidRDefault="0076534B" w:rsidP="0076534B">
      <w:pPr>
        <w:rPr>
          <w:i/>
          <w:color w:val="0432FF"/>
        </w:rPr>
      </w:pPr>
      <w:r w:rsidRPr="001F66A2">
        <w:rPr>
          <w:i/>
          <w:color w:val="0432FF"/>
        </w:rPr>
        <w:t>Instead of eating 0.6 lb</w:t>
      </w:r>
      <w:r w:rsidR="00363F76" w:rsidRPr="001F66A2">
        <w:rPr>
          <w:i/>
          <w:color w:val="0432FF"/>
        </w:rPr>
        <w:t>.</w:t>
      </w:r>
      <w:r w:rsidRPr="001F66A2">
        <w:rPr>
          <w:i/>
          <w:color w:val="0432FF"/>
        </w:rPr>
        <w:t xml:space="preserve"> of beans, I ate animal protein that would have taken 4.2 lb</w:t>
      </w:r>
      <w:r w:rsidR="00363F76" w:rsidRPr="001F66A2">
        <w:rPr>
          <w:i/>
          <w:color w:val="0432FF"/>
        </w:rPr>
        <w:t>.</w:t>
      </w:r>
      <w:r w:rsidRPr="001F66A2">
        <w:rPr>
          <w:i/>
          <w:color w:val="0432FF"/>
        </w:rPr>
        <w:t xml:space="preserve"> of feed</w:t>
      </w:r>
      <w:r w:rsidR="00363F76" w:rsidRPr="001F66A2">
        <w:rPr>
          <w:i/>
          <w:color w:val="0432FF"/>
        </w:rPr>
        <w:t xml:space="preserve"> to produce</w:t>
      </w:r>
      <w:r w:rsidRPr="001F66A2">
        <w:rPr>
          <w:i/>
          <w:color w:val="0432FF"/>
        </w:rPr>
        <w:t>.  That’s about 7 times more plant material needed to support my diet and I eat less meat than a lot of people!</w:t>
      </w:r>
    </w:p>
    <w:p w14:paraId="5EEC43F2" w14:textId="37B9A194" w:rsidR="0076534B" w:rsidRPr="004D59AB" w:rsidRDefault="004D59AB" w:rsidP="004D59AB">
      <w:pPr>
        <w:rPr>
          <w:rFonts w:cs="Arial"/>
          <w:i/>
          <w:color w:val="FF0000"/>
          <w:szCs w:val="22"/>
        </w:rPr>
      </w:pPr>
      <w:r w:rsidRPr="00EC5651">
        <w:rPr>
          <w:rFonts w:cs="Arial"/>
          <w:i/>
          <w:color w:val="FF0000"/>
          <w:szCs w:val="22"/>
        </w:rPr>
        <w:t xml:space="preserve">1 point for </w:t>
      </w:r>
      <w:r>
        <w:rPr>
          <w:rFonts w:cs="Arial"/>
          <w:i/>
          <w:color w:val="FF0000"/>
          <w:szCs w:val="22"/>
        </w:rPr>
        <w:t>each correct shaded area, 1 point for response, 3 points total</w:t>
      </w:r>
    </w:p>
    <w:p w14:paraId="6F1261F7" w14:textId="6778873A" w:rsidR="00CF62C2" w:rsidRPr="00CF62C2" w:rsidRDefault="0076534B" w:rsidP="00CF62C2">
      <w:pPr>
        <w:spacing w:after="0"/>
        <w:rPr>
          <w:i/>
          <w:color w:val="0432FF"/>
        </w:rPr>
      </w:pPr>
      <w:r w:rsidRPr="001F66A2">
        <w:rPr>
          <w:i/>
          <w:color w:val="0432FF"/>
        </w:rPr>
        <w:t>See sample drawing.</w:t>
      </w:r>
    </w:p>
    <w:tbl>
      <w:tblPr>
        <w:tblStyle w:val="TableGrid"/>
        <w:tblW w:w="0" w:type="auto"/>
        <w:tblLook w:val="04A0" w:firstRow="1" w:lastRow="0" w:firstColumn="1" w:lastColumn="0" w:noHBand="0" w:noVBand="1"/>
      </w:tblPr>
      <w:tblGrid>
        <w:gridCol w:w="895"/>
        <w:gridCol w:w="895"/>
        <w:gridCol w:w="895"/>
        <w:gridCol w:w="950"/>
        <w:gridCol w:w="895"/>
        <w:gridCol w:w="895"/>
        <w:gridCol w:w="895"/>
        <w:gridCol w:w="895"/>
        <w:gridCol w:w="895"/>
        <w:gridCol w:w="895"/>
      </w:tblGrid>
      <w:tr w:rsidR="00CF62C2" w14:paraId="0FE3E081" w14:textId="77777777" w:rsidTr="004D59AB">
        <w:trPr>
          <w:trHeight w:val="381"/>
        </w:trPr>
        <w:tc>
          <w:tcPr>
            <w:tcW w:w="895" w:type="dxa"/>
            <w:shd w:val="clear" w:color="auto" w:fill="FFC000"/>
          </w:tcPr>
          <w:p w14:paraId="7B55D17F" w14:textId="1C98D2C6" w:rsidR="00CF62C2" w:rsidRPr="00CF62C2" w:rsidRDefault="00CF62C2" w:rsidP="0076534B">
            <w:pPr>
              <w:rPr>
                <w:b/>
                <w:bCs/>
                <w:i/>
                <w:color w:val="000000" w:themeColor="text1"/>
              </w:rPr>
            </w:pPr>
            <w:r w:rsidRPr="00CF62C2">
              <w:rPr>
                <w:b/>
                <w:bCs/>
                <w:i/>
                <w:color w:val="000000" w:themeColor="text1"/>
              </w:rPr>
              <w:t>beans</w:t>
            </w:r>
          </w:p>
        </w:tc>
        <w:tc>
          <w:tcPr>
            <w:tcW w:w="895" w:type="dxa"/>
            <w:shd w:val="clear" w:color="auto" w:fill="FFC000"/>
          </w:tcPr>
          <w:p w14:paraId="2652EFB9" w14:textId="5E4B2821" w:rsidR="00CF62C2" w:rsidRPr="00CF62C2" w:rsidRDefault="00CF62C2" w:rsidP="0076534B">
            <w:pPr>
              <w:rPr>
                <w:i/>
                <w:color w:val="000000" w:themeColor="text1"/>
              </w:rPr>
            </w:pPr>
          </w:p>
        </w:tc>
        <w:tc>
          <w:tcPr>
            <w:tcW w:w="895" w:type="dxa"/>
          </w:tcPr>
          <w:p w14:paraId="56C345FA" w14:textId="77777777" w:rsidR="00CF62C2" w:rsidRDefault="00CF62C2" w:rsidP="0076534B">
            <w:pPr>
              <w:rPr>
                <w:i/>
                <w:color w:val="0070C0"/>
              </w:rPr>
            </w:pPr>
          </w:p>
        </w:tc>
        <w:tc>
          <w:tcPr>
            <w:tcW w:w="920" w:type="dxa"/>
            <w:shd w:val="clear" w:color="auto" w:fill="FF7671"/>
          </w:tcPr>
          <w:p w14:paraId="1C606363" w14:textId="0F1EC288" w:rsidR="00CF62C2" w:rsidRPr="00CF62C2" w:rsidRDefault="00CF62C2" w:rsidP="0076534B">
            <w:pPr>
              <w:rPr>
                <w:b/>
                <w:bCs/>
                <w:i/>
                <w:color w:val="000000" w:themeColor="text1"/>
              </w:rPr>
            </w:pPr>
            <w:r w:rsidRPr="00CF62C2">
              <w:rPr>
                <w:b/>
                <w:bCs/>
                <w:i/>
                <w:color w:val="000000" w:themeColor="text1"/>
              </w:rPr>
              <w:t>Animal</w:t>
            </w:r>
          </w:p>
        </w:tc>
        <w:tc>
          <w:tcPr>
            <w:tcW w:w="895" w:type="dxa"/>
            <w:shd w:val="clear" w:color="auto" w:fill="FF7671"/>
          </w:tcPr>
          <w:p w14:paraId="38D17F18" w14:textId="4FD2DBA7" w:rsidR="00CF62C2" w:rsidRPr="00CF62C2" w:rsidRDefault="00CF62C2" w:rsidP="0076534B">
            <w:pPr>
              <w:rPr>
                <w:b/>
                <w:bCs/>
                <w:i/>
                <w:color w:val="000000" w:themeColor="text1"/>
              </w:rPr>
            </w:pPr>
            <w:r w:rsidRPr="00CF62C2">
              <w:rPr>
                <w:b/>
                <w:bCs/>
                <w:i/>
                <w:color w:val="000000" w:themeColor="text1"/>
              </w:rPr>
              <w:t>feed</w:t>
            </w:r>
          </w:p>
        </w:tc>
        <w:tc>
          <w:tcPr>
            <w:tcW w:w="895" w:type="dxa"/>
            <w:shd w:val="clear" w:color="auto" w:fill="FF7671"/>
          </w:tcPr>
          <w:p w14:paraId="5805830D" w14:textId="74523A21" w:rsidR="00CF62C2" w:rsidRDefault="00CF62C2" w:rsidP="0076534B">
            <w:pPr>
              <w:rPr>
                <w:i/>
                <w:color w:val="0070C0"/>
              </w:rPr>
            </w:pPr>
          </w:p>
        </w:tc>
        <w:tc>
          <w:tcPr>
            <w:tcW w:w="895" w:type="dxa"/>
            <w:shd w:val="clear" w:color="auto" w:fill="FF7671"/>
          </w:tcPr>
          <w:p w14:paraId="66816090" w14:textId="118CEC5E" w:rsidR="00CF62C2" w:rsidRDefault="00CF62C2" w:rsidP="0076534B">
            <w:pPr>
              <w:rPr>
                <w:i/>
                <w:color w:val="0070C0"/>
              </w:rPr>
            </w:pPr>
          </w:p>
        </w:tc>
        <w:tc>
          <w:tcPr>
            <w:tcW w:w="895" w:type="dxa"/>
            <w:shd w:val="clear" w:color="auto" w:fill="FF7671"/>
          </w:tcPr>
          <w:p w14:paraId="0C626229" w14:textId="2470A9EA" w:rsidR="00CF62C2" w:rsidRDefault="00CF62C2" w:rsidP="0076534B">
            <w:pPr>
              <w:rPr>
                <w:i/>
                <w:color w:val="0070C0"/>
              </w:rPr>
            </w:pPr>
          </w:p>
        </w:tc>
        <w:tc>
          <w:tcPr>
            <w:tcW w:w="895" w:type="dxa"/>
            <w:shd w:val="clear" w:color="auto" w:fill="FF7671"/>
          </w:tcPr>
          <w:p w14:paraId="355C7D50" w14:textId="041B3FF1" w:rsidR="00CF62C2" w:rsidRDefault="00CF62C2" w:rsidP="0076534B">
            <w:pPr>
              <w:rPr>
                <w:i/>
                <w:color w:val="0070C0"/>
              </w:rPr>
            </w:pPr>
          </w:p>
        </w:tc>
        <w:tc>
          <w:tcPr>
            <w:tcW w:w="895" w:type="dxa"/>
            <w:shd w:val="clear" w:color="auto" w:fill="FF7671"/>
          </w:tcPr>
          <w:p w14:paraId="3840254E" w14:textId="77777777" w:rsidR="00CF62C2" w:rsidRDefault="00CF62C2" w:rsidP="0076534B">
            <w:pPr>
              <w:rPr>
                <w:i/>
                <w:color w:val="0070C0"/>
              </w:rPr>
            </w:pPr>
          </w:p>
        </w:tc>
      </w:tr>
      <w:tr w:rsidR="00CF62C2" w14:paraId="6D2C6A46" w14:textId="77777777" w:rsidTr="004D59AB">
        <w:trPr>
          <w:trHeight w:val="358"/>
        </w:trPr>
        <w:tc>
          <w:tcPr>
            <w:tcW w:w="895" w:type="dxa"/>
            <w:shd w:val="clear" w:color="auto" w:fill="FFC000"/>
          </w:tcPr>
          <w:p w14:paraId="34286D10" w14:textId="044F58ED" w:rsidR="00CF62C2" w:rsidRPr="00CF62C2" w:rsidRDefault="00CF62C2" w:rsidP="0076534B">
            <w:pPr>
              <w:rPr>
                <w:i/>
                <w:color w:val="000000" w:themeColor="text1"/>
              </w:rPr>
            </w:pPr>
          </w:p>
        </w:tc>
        <w:tc>
          <w:tcPr>
            <w:tcW w:w="895" w:type="dxa"/>
            <w:shd w:val="clear" w:color="auto" w:fill="FFC000"/>
          </w:tcPr>
          <w:p w14:paraId="0DECBB22" w14:textId="731334E4" w:rsidR="00CF62C2" w:rsidRPr="00CF62C2" w:rsidRDefault="00CF62C2" w:rsidP="0076534B">
            <w:pPr>
              <w:rPr>
                <w:i/>
                <w:color w:val="000000" w:themeColor="text1"/>
              </w:rPr>
            </w:pPr>
          </w:p>
        </w:tc>
        <w:tc>
          <w:tcPr>
            <w:tcW w:w="895" w:type="dxa"/>
          </w:tcPr>
          <w:p w14:paraId="4DD3C34B" w14:textId="77777777" w:rsidR="00CF62C2" w:rsidRDefault="00CF62C2" w:rsidP="0076534B">
            <w:pPr>
              <w:rPr>
                <w:i/>
                <w:color w:val="0070C0"/>
              </w:rPr>
            </w:pPr>
          </w:p>
        </w:tc>
        <w:tc>
          <w:tcPr>
            <w:tcW w:w="920" w:type="dxa"/>
            <w:shd w:val="clear" w:color="auto" w:fill="FF7671"/>
          </w:tcPr>
          <w:p w14:paraId="4FF7FA13" w14:textId="77777777" w:rsidR="00CF62C2" w:rsidRDefault="00CF62C2" w:rsidP="0076534B">
            <w:pPr>
              <w:rPr>
                <w:i/>
                <w:color w:val="0070C0"/>
              </w:rPr>
            </w:pPr>
          </w:p>
        </w:tc>
        <w:tc>
          <w:tcPr>
            <w:tcW w:w="895" w:type="dxa"/>
            <w:shd w:val="clear" w:color="auto" w:fill="FF7671"/>
          </w:tcPr>
          <w:p w14:paraId="77417EF8" w14:textId="77777777" w:rsidR="00CF62C2" w:rsidRDefault="00CF62C2" w:rsidP="0076534B">
            <w:pPr>
              <w:rPr>
                <w:i/>
                <w:color w:val="0070C0"/>
              </w:rPr>
            </w:pPr>
          </w:p>
        </w:tc>
        <w:tc>
          <w:tcPr>
            <w:tcW w:w="895" w:type="dxa"/>
            <w:shd w:val="clear" w:color="auto" w:fill="FF7671"/>
          </w:tcPr>
          <w:p w14:paraId="26B0E8A8" w14:textId="77777777" w:rsidR="00CF62C2" w:rsidRDefault="00CF62C2" w:rsidP="0076534B">
            <w:pPr>
              <w:rPr>
                <w:i/>
                <w:color w:val="0070C0"/>
              </w:rPr>
            </w:pPr>
          </w:p>
        </w:tc>
        <w:tc>
          <w:tcPr>
            <w:tcW w:w="895" w:type="dxa"/>
            <w:shd w:val="clear" w:color="auto" w:fill="FF7671"/>
          </w:tcPr>
          <w:p w14:paraId="6BDA328C" w14:textId="77777777" w:rsidR="00CF62C2" w:rsidRDefault="00CF62C2" w:rsidP="0076534B">
            <w:pPr>
              <w:rPr>
                <w:i/>
                <w:color w:val="0070C0"/>
              </w:rPr>
            </w:pPr>
          </w:p>
        </w:tc>
        <w:tc>
          <w:tcPr>
            <w:tcW w:w="895" w:type="dxa"/>
            <w:shd w:val="clear" w:color="auto" w:fill="FF7671"/>
          </w:tcPr>
          <w:p w14:paraId="2CD20392" w14:textId="77777777" w:rsidR="00CF62C2" w:rsidRDefault="00CF62C2" w:rsidP="0076534B">
            <w:pPr>
              <w:rPr>
                <w:i/>
                <w:color w:val="0070C0"/>
              </w:rPr>
            </w:pPr>
          </w:p>
        </w:tc>
        <w:tc>
          <w:tcPr>
            <w:tcW w:w="895" w:type="dxa"/>
            <w:shd w:val="clear" w:color="auto" w:fill="FF7671"/>
          </w:tcPr>
          <w:p w14:paraId="0FDFC24C" w14:textId="77777777" w:rsidR="00CF62C2" w:rsidRDefault="00CF62C2" w:rsidP="0076534B">
            <w:pPr>
              <w:rPr>
                <w:i/>
                <w:color w:val="0070C0"/>
              </w:rPr>
            </w:pPr>
          </w:p>
        </w:tc>
        <w:tc>
          <w:tcPr>
            <w:tcW w:w="895" w:type="dxa"/>
            <w:shd w:val="clear" w:color="auto" w:fill="FF7671"/>
          </w:tcPr>
          <w:p w14:paraId="162D9150" w14:textId="77777777" w:rsidR="00CF62C2" w:rsidRDefault="00CF62C2" w:rsidP="0076534B">
            <w:pPr>
              <w:rPr>
                <w:i/>
                <w:color w:val="0070C0"/>
              </w:rPr>
            </w:pPr>
          </w:p>
        </w:tc>
      </w:tr>
      <w:tr w:rsidR="00CF62C2" w14:paraId="7D13763A" w14:textId="77777777" w:rsidTr="004D59AB">
        <w:trPr>
          <w:trHeight w:val="381"/>
        </w:trPr>
        <w:tc>
          <w:tcPr>
            <w:tcW w:w="895" w:type="dxa"/>
            <w:shd w:val="clear" w:color="auto" w:fill="FFC000"/>
          </w:tcPr>
          <w:p w14:paraId="5BF5F2D1" w14:textId="4D38CC9A" w:rsidR="00CF62C2" w:rsidRPr="00CF62C2" w:rsidRDefault="00CF62C2" w:rsidP="0076534B">
            <w:pPr>
              <w:rPr>
                <w:i/>
                <w:color w:val="000000" w:themeColor="text1"/>
              </w:rPr>
            </w:pPr>
          </w:p>
        </w:tc>
        <w:tc>
          <w:tcPr>
            <w:tcW w:w="895" w:type="dxa"/>
            <w:shd w:val="clear" w:color="auto" w:fill="FFC000"/>
          </w:tcPr>
          <w:p w14:paraId="057131A4" w14:textId="42E102E4" w:rsidR="00CF62C2" w:rsidRPr="00CF62C2" w:rsidRDefault="00CF62C2" w:rsidP="0076534B">
            <w:pPr>
              <w:rPr>
                <w:i/>
                <w:color w:val="000000" w:themeColor="text1"/>
              </w:rPr>
            </w:pPr>
          </w:p>
        </w:tc>
        <w:tc>
          <w:tcPr>
            <w:tcW w:w="895" w:type="dxa"/>
          </w:tcPr>
          <w:p w14:paraId="628A21C4" w14:textId="77777777" w:rsidR="00CF62C2" w:rsidRDefault="00CF62C2" w:rsidP="0076534B">
            <w:pPr>
              <w:rPr>
                <w:i/>
                <w:color w:val="0070C0"/>
              </w:rPr>
            </w:pPr>
          </w:p>
        </w:tc>
        <w:tc>
          <w:tcPr>
            <w:tcW w:w="920" w:type="dxa"/>
            <w:shd w:val="clear" w:color="auto" w:fill="FF7671"/>
          </w:tcPr>
          <w:p w14:paraId="683E3717" w14:textId="77777777" w:rsidR="00CF62C2" w:rsidRDefault="00CF62C2" w:rsidP="0076534B">
            <w:pPr>
              <w:rPr>
                <w:i/>
                <w:color w:val="0070C0"/>
              </w:rPr>
            </w:pPr>
          </w:p>
        </w:tc>
        <w:tc>
          <w:tcPr>
            <w:tcW w:w="895" w:type="dxa"/>
            <w:shd w:val="clear" w:color="auto" w:fill="FF7671"/>
          </w:tcPr>
          <w:p w14:paraId="35D453DC" w14:textId="77777777" w:rsidR="00CF62C2" w:rsidRDefault="00CF62C2" w:rsidP="0076534B">
            <w:pPr>
              <w:rPr>
                <w:i/>
                <w:color w:val="0070C0"/>
              </w:rPr>
            </w:pPr>
          </w:p>
        </w:tc>
        <w:tc>
          <w:tcPr>
            <w:tcW w:w="895" w:type="dxa"/>
            <w:shd w:val="clear" w:color="auto" w:fill="FF7671"/>
          </w:tcPr>
          <w:p w14:paraId="2DA1E4FB" w14:textId="77777777" w:rsidR="00CF62C2" w:rsidRDefault="00CF62C2" w:rsidP="0076534B">
            <w:pPr>
              <w:rPr>
                <w:i/>
                <w:color w:val="0070C0"/>
              </w:rPr>
            </w:pPr>
          </w:p>
        </w:tc>
        <w:tc>
          <w:tcPr>
            <w:tcW w:w="895" w:type="dxa"/>
            <w:shd w:val="clear" w:color="auto" w:fill="FF7671"/>
          </w:tcPr>
          <w:p w14:paraId="36DA44A8" w14:textId="77777777" w:rsidR="00CF62C2" w:rsidRDefault="00CF62C2" w:rsidP="0076534B">
            <w:pPr>
              <w:rPr>
                <w:i/>
                <w:color w:val="0070C0"/>
              </w:rPr>
            </w:pPr>
          </w:p>
        </w:tc>
        <w:tc>
          <w:tcPr>
            <w:tcW w:w="895" w:type="dxa"/>
            <w:shd w:val="clear" w:color="auto" w:fill="FF7671"/>
          </w:tcPr>
          <w:p w14:paraId="6E88A1D7" w14:textId="77777777" w:rsidR="00CF62C2" w:rsidRDefault="00CF62C2" w:rsidP="0076534B">
            <w:pPr>
              <w:rPr>
                <w:i/>
                <w:color w:val="0070C0"/>
              </w:rPr>
            </w:pPr>
          </w:p>
        </w:tc>
        <w:tc>
          <w:tcPr>
            <w:tcW w:w="895" w:type="dxa"/>
            <w:shd w:val="clear" w:color="auto" w:fill="FF7671"/>
          </w:tcPr>
          <w:p w14:paraId="0AB5B9E2" w14:textId="77777777" w:rsidR="00CF62C2" w:rsidRDefault="00CF62C2" w:rsidP="0076534B">
            <w:pPr>
              <w:rPr>
                <w:i/>
                <w:color w:val="0070C0"/>
              </w:rPr>
            </w:pPr>
          </w:p>
        </w:tc>
        <w:tc>
          <w:tcPr>
            <w:tcW w:w="895" w:type="dxa"/>
            <w:shd w:val="clear" w:color="auto" w:fill="FF7671"/>
          </w:tcPr>
          <w:p w14:paraId="78A8C17B" w14:textId="77777777" w:rsidR="00CF62C2" w:rsidRDefault="00CF62C2" w:rsidP="0076534B">
            <w:pPr>
              <w:rPr>
                <w:i/>
                <w:color w:val="0070C0"/>
              </w:rPr>
            </w:pPr>
          </w:p>
        </w:tc>
      </w:tr>
      <w:tr w:rsidR="00CF62C2" w14:paraId="29D8C5D9" w14:textId="77777777" w:rsidTr="004D59AB">
        <w:trPr>
          <w:trHeight w:val="381"/>
        </w:trPr>
        <w:tc>
          <w:tcPr>
            <w:tcW w:w="895" w:type="dxa"/>
          </w:tcPr>
          <w:p w14:paraId="6EAB9AA9" w14:textId="77777777" w:rsidR="00CF62C2" w:rsidRDefault="00CF62C2" w:rsidP="0076534B">
            <w:pPr>
              <w:rPr>
                <w:i/>
                <w:color w:val="0070C0"/>
              </w:rPr>
            </w:pPr>
          </w:p>
        </w:tc>
        <w:tc>
          <w:tcPr>
            <w:tcW w:w="895" w:type="dxa"/>
          </w:tcPr>
          <w:p w14:paraId="48592E85" w14:textId="77777777" w:rsidR="00CF62C2" w:rsidRDefault="00CF62C2" w:rsidP="0076534B">
            <w:pPr>
              <w:rPr>
                <w:i/>
                <w:color w:val="0070C0"/>
              </w:rPr>
            </w:pPr>
          </w:p>
        </w:tc>
        <w:tc>
          <w:tcPr>
            <w:tcW w:w="895" w:type="dxa"/>
          </w:tcPr>
          <w:p w14:paraId="205A782A" w14:textId="77777777" w:rsidR="00CF62C2" w:rsidRDefault="00CF62C2" w:rsidP="0076534B">
            <w:pPr>
              <w:rPr>
                <w:i/>
                <w:color w:val="0070C0"/>
              </w:rPr>
            </w:pPr>
          </w:p>
        </w:tc>
        <w:tc>
          <w:tcPr>
            <w:tcW w:w="920" w:type="dxa"/>
            <w:shd w:val="clear" w:color="auto" w:fill="FF7671"/>
          </w:tcPr>
          <w:p w14:paraId="49C0A08D" w14:textId="77777777" w:rsidR="00CF62C2" w:rsidRDefault="00CF62C2" w:rsidP="0076534B">
            <w:pPr>
              <w:rPr>
                <w:i/>
                <w:color w:val="0070C0"/>
              </w:rPr>
            </w:pPr>
          </w:p>
        </w:tc>
        <w:tc>
          <w:tcPr>
            <w:tcW w:w="895" w:type="dxa"/>
            <w:shd w:val="clear" w:color="auto" w:fill="FF7671"/>
          </w:tcPr>
          <w:p w14:paraId="7DDC0B06" w14:textId="77777777" w:rsidR="00CF62C2" w:rsidRDefault="00CF62C2" w:rsidP="0076534B">
            <w:pPr>
              <w:rPr>
                <w:i/>
                <w:color w:val="0070C0"/>
              </w:rPr>
            </w:pPr>
          </w:p>
        </w:tc>
        <w:tc>
          <w:tcPr>
            <w:tcW w:w="895" w:type="dxa"/>
            <w:shd w:val="clear" w:color="auto" w:fill="FF7671"/>
          </w:tcPr>
          <w:p w14:paraId="7D9FE228" w14:textId="77777777" w:rsidR="00CF62C2" w:rsidRDefault="00CF62C2" w:rsidP="0076534B">
            <w:pPr>
              <w:rPr>
                <w:i/>
                <w:color w:val="0070C0"/>
              </w:rPr>
            </w:pPr>
          </w:p>
        </w:tc>
        <w:tc>
          <w:tcPr>
            <w:tcW w:w="895" w:type="dxa"/>
            <w:shd w:val="clear" w:color="auto" w:fill="FF7671"/>
          </w:tcPr>
          <w:p w14:paraId="79B417D5" w14:textId="77777777" w:rsidR="00CF62C2" w:rsidRDefault="00CF62C2" w:rsidP="0076534B">
            <w:pPr>
              <w:rPr>
                <w:i/>
                <w:color w:val="0070C0"/>
              </w:rPr>
            </w:pPr>
          </w:p>
        </w:tc>
        <w:tc>
          <w:tcPr>
            <w:tcW w:w="895" w:type="dxa"/>
            <w:shd w:val="clear" w:color="auto" w:fill="FF7671"/>
          </w:tcPr>
          <w:p w14:paraId="0D033799" w14:textId="77777777" w:rsidR="00CF62C2" w:rsidRDefault="00CF62C2" w:rsidP="0076534B">
            <w:pPr>
              <w:rPr>
                <w:i/>
                <w:color w:val="0070C0"/>
              </w:rPr>
            </w:pPr>
          </w:p>
        </w:tc>
        <w:tc>
          <w:tcPr>
            <w:tcW w:w="895" w:type="dxa"/>
            <w:shd w:val="clear" w:color="auto" w:fill="FF7671"/>
          </w:tcPr>
          <w:p w14:paraId="4F78ADBD" w14:textId="77777777" w:rsidR="00CF62C2" w:rsidRDefault="00CF62C2" w:rsidP="0076534B">
            <w:pPr>
              <w:rPr>
                <w:i/>
                <w:color w:val="0070C0"/>
              </w:rPr>
            </w:pPr>
          </w:p>
        </w:tc>
        <w:tc>
          <w:tcPr>
            <w:tcW w:w="895" w:type="dxa"/>
            <w:shd w:val="clear" w:color="auto" w:fill="FF7671"/>
          </w:tcPr>
          <w:p w14:paraId="63AE1E99" w14:textId="77777777" w:rsidR="00CF62C2" w:rsidRDefault="00CF62C2" w:rsidP="0076534B">
            <w:pPr>
              <w:rPr>
                <w:i/>
                <w:color w:val="0070C0"/>
              </w:rPr>
            </w:pPr>
          </w:p>
        </w:tc>
      </w:tr>
      <w:tr w:rsidR="00CF62C2" w14:paraId="55D65E2B" w14:textId="77777777" w:rsidTr="004D59AB">
        <w:trPr>
          <w:trHeight w:val="381"/>
        </w:trPr>
        <w:tc>
          <w:tcPr>
            <w:tcW w:w="895" w:type="dxa"/>
          </w:tcPr>
          <w:p w14:paraId="7C2AEFBE" w14:textId="77777777" w:rsidR="00CF62C2" w:rsidRDefault="00CF62C2" w:rsidP="0076534B">
            <w:pPr>
              <w:rPr>
                <w:i/>
                <w:color w:val="0070C0"/>
              </w:rPr>
            </w:pPr>
          </w:p>
        </w:tc>
        <w:tc>
          <w:tcPr>
            <w:tcW w:w="895" w:type="dxa"/>
          </w:tcPr>
          <w:p w14:paraId="163C4B08" w14:textId="77777777" w:rsidR="00CF62C2" w:rsidRDefault="00CF62C2" w:rsidP="0076534B">
            <w:pPr>
              <w:rPr>
                <w:i/>
                <w:color w:val="0070C0"/>
              </w:rPr>
            </w:pPr>
          </w:p>
        </w:tc>
        <w:tc>
          <w:tcPr>
            <w:tcW w:w="895" w:type="dxa"/>
          </w:tcPr>
          <w:p w14:paraId="221720E3" w14:textId="77777777" w:rsidR="00CF62C2" w:rsidRDefault="00CF62C2" w:rsidP="0076534B">
            <w:pPr>
              <w:rPr>
                <w:i/>
                <w:color w:val="0070C0"/>
              </w:rPr>
            </w:pPr>
          </w:p>
        </w:tc>
        <w:tc>
          <w:tcPr>
            <w:tcW w:w="920" w:type="dxa"/>
            <w:shd w:val="clear" w:color="auto" w:fill="FF7671"/>
          </w:tcPr>
          <w:p w14:paraId="6C557A08" w14:textId="77777777" w:rsidR="00CF62C2" w:rsidRDefault="00CF62C2" w:rsidP="0076534B">
            <w:pPr>
              <w:rPr>
                <w:i/>
                <w:color w:val="0070C0"/>
              </w:rPr>
            </w:pPr>
          </w:p>
        </w:tc>
        <w:tc>
          <w:tcPr>
            <w:tcW w:w="895" w:type="dxa"/>
            <w:shd w:val="clear" w:color="auto" w:fill="FF7671"/>
          </w:tcPr>
          <w:p w14:paraId="26376F62" w14:textId="77777777" w:rsidR="00CF62C2" w:rsidRDefault="00CF62C2" w:rsidP="0076534B">
            <w:pPr>
              <w:rPr>
                <w:i/>
                <w:color w:val="0070C0"/>
              </w:rPr>
            </w:pPr>
          </w:p>
        </w:tc>
        <w:tc>
          <w:tcPr>
            <w:tcW w:w="895" w:type="dxa"/>
            <w:shd w:val="clear" w:color="auto" w:fill="FF7671"/>
          </w:tcPr>
          <w:p w14:paraId="37B8BA6D" w14:textId="77777777" w:rsidR="00CF62C2" w:rsidRDefault="00CF62C2" w:rsidP="0076534B">
            <w:pPr>
              <w:rPr>
                <w:i/>
                <w:color w:val="0070C0"/>
              </w:rPr>
            </w:pPr>
          </w:p>
        </w:tc>
        <w:tc>
          <w:tcPr>
            <w:tcW w:w="895" w:type="dxa"/>
            <w:shd w:val="clear" w:color="auto" w:fill="FF7671"/>
          </w:tcPr>
          <w:p w14:paraId="44D4A770" w14:textId="77777777" w:rsidR="00CF62C2" w:rsidRDefault="00CF62C2" w:rsidP="0076534B">
            <w:pPr>
              <w:rPr>
                <w:i/>
                <w:color w:val="0070C0"/>
              </w:rPr>
            </w:pPr>
          </w:p>
        </w:tc>
        <w:tc>
          <w:tcPr>
            <w:tcW w:w="895" w:type="dxa"/>
            <w:shd w:val="clear" w:color="auto" w:fill="FF7671"/>
          </w:tcPr>
          <w:p w14:paraId="2D28443D" w14:textId="77777777" w:rsidR="00CF62C2" w:rsidRDefault="00CF62C2" w:rsidP="0076534B">
            <w:pPr>
              <w:rPr>
                <w:i/>
                <w:color w:val="0070C0"/>
              </w:rPr>
            </w:pPr>
          </w:p>
        </w:tc>
        <w:tc>
          <w:tcPr>
            <w:tcW w:w="895" w:type="dxa"/>
            <w:shd w:val="clear" w:color="auto" w:fill="FF7671"/>
          </w:tcPr>
          <w:p w14:paraId="7CCE95BF" w14:textId="77777777" w:rsidR="00CF62C2" w:rsidRDefault="00CF62C2" w:rsidP="0076534B">
            <w:pPr>
              <w:rPr>
                <w:i/>
                <w:color w:val="0070C0"/>
              </w:rPr>
            </w:pPr>
          </w:p>
        </w:tc>
        <w:tc>
          <w:tcPr>
            <w:tcW w:w="895" w:type="dxa"/>
            <w:shd w:val="clear" w:color="auto" w:fill="FF7671"/>
          </w:tcPr>
          <w:p w14:paraId="1C53CC6E" w14:textId="77777777" w:rsidR="00CF62C2" w:rsidRDefault="00CF62C2" w:rsidP="0076534B">
            <w:pPr>
              <w:rPr>
                <w:i/>
                <w:color w:val="0070C0"/>
              </w:rPr>
            </w:pPr>
          </w:p>
        </w:tc>
      </w:tr>
      <w:tr w:rsidR="00CF62C2" w14:paraId="1CDC5DC0" w14:textId="77777777" w:rsidTr="004D59AB">
        <w:trPr>
          <w:trHeight w:val="358"/>
        </w:trPr>
        <w:tc>
          <w:tcPr>
            <w:tcW w:w="895" w:type="dxa"/>
          </w:tcPr>
          <w:p w14:paraId="1BE77908" w14:textId="77777777" w:rsidR="00CF62C2" w:rsidRDefault="00CF62C2" w:rsidP="0076534B">
            <w:pPr>
              <w:rPr>
                <w:i/>
                <w:color w:val="0070C0"/>
              </w:rPr>
            </w:pPr>
          </w:p>
        </w:tc>
        <w:tc>
          <w:tcPr>
            <w:tcW w:w="895" w:type="dxa"/>
          </w:tcPr>
          <w:p w14:paraId="1A1AE07B" w14:textId="77777777" w:rsidR="00CF62C2" w:rsidRDefault="00CF62C2" w:rsidP="0076534B">
            <w:pPr>
              <w:rPr>
                <w:i/>
                <w:color w:val="0070C0"/>
              </w:rPr>
            </w:pPr>
          </w:p>
        </w:tc>
        <w:tc>
          <w:tcPr>
            <w:tcW w:w="895" w:type="dxa"/>
          </w:tcPr>
          <w:p w14:paraId="1422877B" w14:textId="77777777" w:rsidR="00CF62C2" w:rsidRDefault="00CF62C2" w:rsidP="0076534B">
            <w:pPr>
              <w:rPr>
                <w:i/>
                <w:color w:val="0070C0"/>
              </w:rPr>
            </w:pPr>
          </w:p>
        </w:tc>
        <w:tc>
          <w:tcPr>
            <w:tcW w:w="920" w:type="dxa"/>
            <w:shd w:val="clear" w:color="auto" w:fill="FF7671"/>
          </w:tcPr>
          <w:p w14:paraId="0BB44763" w14:textId="77777777" w:rsidR="00CF62C2" w:rsidRDefault="00CF62C2" w:rsidP="0076534B">
            <w:pPr>
              <w:rPr>
                <w:i/>
                <w:color w:val="0070C0"/>
              </w:rPr>
            </w:pPr>
          </w:p>
        </w:tc>
        <w:tc>
          <w:tcPr>
            <w:tcW w:w="895" w:type="dxa"/>
            <w:shd w:val="clear" w:color="auto" w:fill="FF7671"/>
          </w:tcPr>
          <w:p w14:paraId="1E23624E" w14:textId="77777777" w:rsidR="00CF62C2" w:rsidRDefault="00CF62C2" w:rsidP="0076534B">
            <w:pPr>
              <w:rPr>
                <w:i/>
                <w:color w:val="0070C0"/>
              </w:rPr>
            </w:pPr>
          </w:p>
        </w:tc>
        <w:tc>
          <w:tcPr>
            <w:tcW w:w="895" w:type="dxa"/>
            <w:shd w:val="clear" w:color="auto" w:fill="FF7671"/>
          </w:tcPr>
          <w:p w14:paraId="4E7F0CCC" w14:textId="77777777" w:rsidR="00CF62C2" w:rsidRDefault="00CF62C2" w:rsidP="0076534B">
            <w:pPr>
              <w:rPr>
                <w:i/>
                <w:color w:val="0070C0"/>
              </w:rPr>
            </w:pPr>
          </w:p>
        </w:tc>
        <w:tc>
          <w:tcPr>
            <w:tcW w:w="895" w:type="dxa"/>
            <w:shd w:val="clear" w:color="auto" w:fill="FF7671"/>
          </w:tcPr>
          <w:p w14:paraId="7B1ACC5E" w14:textId="77777777" w:rsidR="00CF62C2" w:rsidRDefault="00CF62C2" w:rsidP="0076534B">
            <w:pPr>
              <w:rPr>
                <w:i/>
                <w:color w:val="0070C0"/>
              </w:rPr>
            </w:pPr>
          </w:p>
        </w:tc>
        <w:tc>
          <w:tcPr>
            <w:tcW w:w="895" w:type="dxa"/>
            <w:shd w:val="clear" w:color="auto" w:fill="FF7671"/>
          </w:tcPr>
          <w:p w14:paraId="4E1F1F52" w14:textId="77777777" w:rsidR="00CF62C2" w:rsidRDefault="00CF62C2" w:rsidP="0076534B">
            <w:pPr>
              <w:rPr>
                <w:i/>
                <w:color w:val="0070C0"/>
              </w:rPr>
            </w:pPr>
          </w:p>
        </w:tc>
        <w:tc>
          <w:tcPr>
            <w:tcW w:w="895" w:type="dxa"/>
            <w:shd w:val="clear" w:color="auto" w:fill="FF7671"/>
          </w:tcPr>
          <w:p w14:paraId="1B01594B" w14:textId="77777777" w:rsidR="00CF62C2" w:rsidRDefault="00CF62C2" w:rsidP="0076534B">
            <w:pPr>
              <w:rPr>
                <w:i/>
                <w:color w:val="0070C0"/>
              </w:rPr>
            </w:pPr>
          </w:p>
        </w:tc>
        <w:tc>
          <w:tcPr>
            <w:tcW w:w="895" w:type="dxa"/>
            <w:shd w:val="clear" w:color="auto" w:fill="FF7671"/>
          </w:tcPr>
          <w:p w14:paraId="1DCB572F" w14:textId="77777777" w:rsidR="00CF62C2" w:rsidRDefault="00CF62C2" w:rsidP="0076534B">
            <w:pPr>
              <w:rPr>
                <w:i/>
                <w:color w:val="0070C0"/>
              </w:rPr>
            </w:pPr>
          </w:p>
        </w:tc>
      </w:tr>
      <w:tr w:rsidR="00CF62C2" w14:paraId="01F52534" w14:textId="77777777" w:rsidTr="004D59AB">
        <w:trPr>
          <w:trHeight w:val="381"/>
        </w:trPr>
        <w:tc>
          <w:tcPr>
            <w:tcW w:w="895" w:type="dxa"/>
          </w:tcPr>
          <w:p w14:paraId="4D0540A7" w14:textId="77777777" w:rsidR="00CF62C2" w:rsidRDefault="00CF62C2" w:rsidP="0076534B">
            <w:pPr>
              <w:rPr>
                <w:i/>
                <w:color w:val="0070C0"/>
              </w:rPr>
            </w:pPr>
          </w:p>
        </w:tc>
        <w:tc>
          <w:tcPr>
            <w:tcW w:w="895" w:type="dxa"/>
          </w:tcPr>
          <w:p w14:paraId="5D8E1F75" w14:textId="77777777" w:rsidR="00CF62C2" w:rsidRDefault="00CF62C2" w:rsidP="0076534B">
            <w:pPr>
              <w:rPr>
                <w:i/>
                <w:color w:val="0070C0"/>
              </w:rPr>
            </w:pPr>
          </w:p>
        </w:tc>
        <w:tc>
          <w:tcPr>
            <w:tcW w:w="895" w:type="dxa"/>
          </w:tcPr>
          <w:p w14:paraId="3059AEB6" w14:textId="77777777" w:rsidR="00CF62C2" w:rsidRDefault="00CF62C2" w:rsidP="0076534B">
            <w:pPr>
              <w:rPr>
                <w:i/>
                <w:color w:val="0070C0"/>
              </w:rPr>
            </w:pPr>
          </w:p>
        </w:tc>
        <w:tc>
          <w:tcPr>
            <w:tcW w:w="920" w:type="dxa"/>
          </w:tcPr>
          <w:p w14:paraId="7B904279" w14:textId="77777777" w:rsidR="00CF62C2" w:rsidRDefault="00CF62C2" w:rsidP="0076534B">
            <w:pPr>
              <w:rPr>
                <w:i/>
                <w:color w:val="0070C0"/>
              </w:rPr>
            </w:pPr>
          </w:p>
        </w:tc>
        <w:tc>
          <w:tcPr>
            <w:tcW w:w="895" w:type="dxa"/>
          </w:tcPr>
          <w:p w14:paraId="68530B4C" w14:textId="77777777" w:rsidR="00CF62C2" w:rsidRDefault="00CF62C2" w:rsidP="0076534B">
            <w:pPr>
              <w:rPr>
                <w:i/>
                <w:color w:val="0070C0"/>
              </w:rPr>
            </w:pPr>
          </w:p>
        </w:tc>
        <w:tc>
          <w:tcPr>
            <w:tcW w:w="895" w:type="dxa"/>
          </w:tcPr>
          <w:p w14:paraId="54E55FD0" w14:textId="77777777" w:rsidR="00CF62C2" w:rsidRDefault="00CF62C2" w:rsidP="0076534B">
            <w:pPr>
              <w:rPr>
                <w:i/>
                <w:color w:val="0070C0"/>
              </w:rPr>
            </w:pPr>
          </w:p>
        </w:tc>
        <w:tc>
          <w:tcPr>
            <w:tcW w:w="895" w:type="dxa"/>
          </w:tcPr>
          <w:p w14:paraId="7E999C67" w14:textId="77777777" w:rsidR="00CF62C2" w:rsidRDefault="00CF62C2" w:rsidP="0076534B">
            <w:pPr>
              <w:rPr>
                <w:i/>
                <w:color w:val="0070C0"/>
              </w:rPr>
            </w:pPr>
          </w:p>
        </w:tc>
        <w:tc>
          <w:tcPr>
            <w:tcW w:w="895" w:type="dxa"/>
          </w:tcPr>
          <w:p w14:paraId="6612268F" w14:textId="77777777" w:rsidR="00CF62C2" w:rsidRDefault="00CF62C2" w:rsidP="0076534B">
            <w:pPr>
              <w:rPr>
                <w:i/>
                <w:color w:val="0070C0"/>
              </w:rPr>
            </w:pPr>
          </w:p>
        </w:tc>
        <w:tc>
          <w:tcPr>
            <w:tcW w:w="895" w:type="dxa"/>
          </w:tcPr>
          <w:p w14:paraId="615E21A0" w14:textId="77777777" w:rsidR="00CF62C2" w:rsidRDefault="00CF62C2" w:rsidP="0076534B">
            <w:pPr>
              <w:rPr>
                <w:i/>
                <w:color w:val="0070C0"/>
              </w:rPr>
            </w:pPr>
          </w:p>
        </w:tc>
        <w:tc>
          <w:tcPr>
            <w:tcW w:w="895" w:type="dxa"/>
          </w:tcPr>
          <w:p w14:paraId="733CE39E" w14:textId="77777777" w:rsidR="00CF62C2" w:rsidRDefault="00CF62C2" w:rsidP="0076534B">
            <w:pPr>
              <w:rPr>
                <w:i/>
                <w:color w:val="0070C0"/>
              </w:rPr>
            </w:pPr>
          </w:p>
        </w:tc>
      </w:tr>
    </w:tbl>
    <w:p w14:paraId="099C666D" w14:textId="77777777" w:rsidR="00CF62C2" w:rsidRPr="0076534B" w:rsidRDefault="00CF62C2" w:rsidP="0076534B">
      <w:pPr>
        <w:rPr>
          <w:i/>
          <w:color w:val="0070C0"/>
        </w:rPr>
      </w:pPr>
    </w:p>
    <w:p w14:paraId="22236775" w14:textId="1925C0FC" w:rsidR="007526C4" w:rsidRDefault="000A33CE" w:rsidP="00CF62C2">
      <w:pPr>
        <w:pStyle w:val="ListParagraph"/>
        <w:numPr>
          <w:ilvl w:val="0"/>
          <w:numId w:val="32"/>
        </w:numPr>
        <w:spacing w:after="0"/>
        <w:ind w:left="360"/>
      </w:pPr>
      <w:r>
        <w:t>By 2050, the world’s population will be about 9 billion people – a 28% increase</w:t>
      </w:r>
      <w:r w:rsidR="00BF713F">
        <w:t xml:space="preserve"> from today’s population</w:t>
      </w:r>
      <w:r>
        <w:t xml:space="preserve">.  </w:t>
      </w:r>
      <w:r w:rsidR="00BF713F">
        <w:t xml:space="preserve">However, </w:t>
      </w:r>
      <w:r>
        <w:t xml:space="preserve">all of the world’s productive agricultural land is already in use.  </w:t>
      </w:r>
      <w:r w:rsidR="00BF713F">
        <w:t xml:space="preserve">Think about what you learned from your class’s study of your agricultural protein footprints. </w:t>
      </w:r>
      <w:r>
        <w:t xml:space="preserve">What are the implications of </w:t>
      </w:r>
      <w:r w:rsidR="00BF713F">
        <w:t xml:space="preserve">what you learned on </w:t>
      </w:r>
      <w:r>
        <w:t>this problem of feeding the world?</w:t>
      </w:r>
    </w:p>
    <w:p w14:paraId="1A49DFAE" w14:textId="1564C6C5" w:rsidR="000A33CE" w:rsidRPr="004D59AB" w:rsidRDefault="000A33CE" w:rsidP="000A33CE">
      <w:pPr>
        <w:spacing w:after="0"/>
        <w:rPr>
          <w:b/>
          <w:bCs/>
          <w:color w:val="0432FF"/>
        </w:rPr>
      </w:pPr>
      <w:r w:rsidRPr="004D59AB">
        <w:rPr>
          <w:b/>
          <w:bCs/>
          <w:i/>
          <w:color w:val="0432FF"/>
        </w:rPr>
        <w:t>We could feed more people with the same amount of land if people ate more plant protein and less animal protein.  Eating less beef and more chicken would also help though not as much.</w:t>
      </w:r>
    </w:p>
    <w:p w14:paraId="3940234C" w14:textId="34A855F4" w:rsidR="003E06EF" w:rsidRPr="004D59AB" w:rsidRDefault="004D59AB">
      <w:pPr>
        <w:rPr>
          <w:rFonts w:cs="Arial"/>
          <w:i/>
          <w:color w:val="FF0000"/>
          <w:szCs w:val="22"/>
        </w:rPr>
      </w:pPr>
      <w:r w:rsidRPr="00EC5651">
        <w:rPr>
          <w:rFonts w:cs="Arial"/>
          <w:i/>
          <w:color w:val="FF0000"/>
          <w:szCs w:val="22"/>
        </w:rPr>
        <w:t xml:space="preserve">1 point for correct </w:t>
      </w:r>
      <w:r>
        <w:rPr>
          <w:rFonts w:cs="Arial"/>
          <w:i/>
          <w:color w:val="FF0000"/>
          <w:szCs w:val="22"/>
        </w:rPr>
        <w:t>answer</w:t>
      </w:r>
    </w:p>
    <w:sectPr w:rsidR="003E06EF" w:rsidRPr="004D59AB" w:rsidSect="00CF62C2">
      <w:footerReference w:type="default" r:id="rId8"/>
      <w:headerReference w:type="firs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EBED5" w14:textId="77777777" w:rsidR="00DC10EF" w:rsidRDefault="00DC10EF">
      <w:r>
        <w:separator/>
      </w:r>
    </w:p>
  </w:endnote>
  <w:endnote w:type="continuationSeparator" w:id="0">
    <w:p w14:paraId="2F07B0AD" w14:textId="77777777" w:rsidR="00DC10EF" w:rsidRDefault="00D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E000" w14:textId="304A1875" w:rsidR="00F538F4" w:rsidRDefault="003B45AF" w:rsidP="00F538F4">
    <w:pPr>
      <w:pStyle w:val="Footer"/>
      <w:spacing w:after="0"/>
      <w:jc w:val="right"/>
      <w:rPr>
        <w:i/>
        <w:color w:val="FF0000"/>
        <w:sz w:val="16"/>
        <w:szCs w:val="16"/>
      </w:rPr>
    </w:pPr>
    <w:r>
      <w:rPr>
        <w:i/>
        <w:sz w:val="16"/>
        <w:szCs w:val="16"/>
      </w:rPr>
      <w:t>Animals</w:t>
    </w:r>
    <w:r w:rsidR="00F538F4" w:rsidRPr="008B5602">
      <w:rPr>
        <w:i/>
        <w:color w:val="FF0000"/>
        <w:sz w:val="16"/>
        <w:szCs w:val="16"/>
      </w:rPr>
      <w:t xml:space="preserve"> </w:t>
    </w:r>
    <w:r w:rsidR="00F538F4" w:rsidRPr="008B5602">
      <w:rPr>
        <w:i/>
        <w:sz w:val="16"/>
        <w:szCs w:val="16"/>
      </w:rPr>
      <w:t xml:space="preserve">Unit, </w:t>
    </w:r>
    <w:r w:rsidR="00E95F68">
      <w:rPr>
        <w:i/>
        <w:sz w:val="16"/>
        <w:szCs w:val="16"/>
      </w:rPr>
      <w:t>Community Connection Activity</w:t>
    </w:r>
  </w:p>
  <w:p w14:paraId="1B5126A9" w14:textId="77777777" w:rsidR="00F538F4" w:rsidRPr="00F538F4" w:rsidRDefault="00F538F4" w:rsidP="00F538F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1F66A2">
      <w:rPr>
        <w:noProof/>
        <w:color w:val="000000" w:themeColor="text1"/>
        <w:sz w:val="16"/>
        <w:szCs w:val="16"/>
      </w:rPr>
      <w:t>2</w:t>
    </w:r>
    <w:r w:rsidRPr="00F538F4">
      <w:rPr>
        <w:color w:val="000000" w:themeColor="text1"/>
        <w:sz w:val="16"/>
        <w:szCs w:val="16"/>
      </w:rPr>
      <w:fldChar w:fldCharType="end"/>
    </w:r>
  </w:p>
  <w:p w14:paraId="1344DFE3" w14:textId="77777777" w:rsidR="007F4969" w:rsidRDefault="007F4969" w:rsidP="00F538F4">
    <w:pPr>
      <w:pStyle w:val="Foote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F0DA6" w14:textId="77777777" w:rsidR="00701D67" w:rsidRPr="006B6225" w:rsidRDefault="00701D67" w:rsidP="00701D67">
    <w:pPr>
      <w:pStyle w:val="Footer"/>
      <w:framePr w:wrap="around" w:vAnchor="text" w:hAnchor="page" w:x="10388" w:y="-161"/>
      <w:rPr>
        <w:rStyle w:val="PageNumber"/>
        <w:color w:val="000000" w:themeColor="text1"/>
      </w:rPr>
    </w:pPr>
  </w:p>
  <w:p w14:paraId="775B7025" w14:textId="77777777" w:rsidR="00701D67" w:rsidRDefault="00701D67" w:rsidP="00701D67">
    <w:pPr>
      <w:pStyle w:val="Footer"/>
      <w:spacing w:after="0"/>
      <w:jc w:val="right"/>
      <w:rPr>
        <w:i/>
        <w:color w:val="000000" w:themeColor="text1"/>
        <w:sz w:val="16"/>
        <w:szCs w:val="16"/>
      </w:rPr>
    </w:pPr>
    <w:r w:rsidRPr="001F66A2">
      <w:rPr>
        <w:i/>
        <w:noProof/>
        <w:color w:val="000000" w:themeColor="text1"/>
      </w:rPr>
      <w:drawing>
        <wp:anchor distT="0" distB="0" distL="114300" distR="114300" simplePos="0" relativeHeight="251661312" behindDoc="0" locked="0" layoutInCell="1" allowOverlap="1" wp14:anchorId="645EA625" wp14:editId="1E18D334">
          <wp:simplePos x="0" y="0"/>
          <wp:positionH relativeFrom="margin">
            <wp:posOffset>0</wp:posOffset>
          </wp:positionH>
          <wp:positionV relativeFrom="paragraph">
            <wp:posOffset>0</wp:posOffset>
          </wp:positionV>
          <wp:extent cx="1596602" cy="362136"/>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09EA294A" w14:textId="77777777" w:rsidR="00701D67" w:rsidRPr="006B6225" w:rsidRDefault="00701D67" w:rsidP="00701D67">
    <w:pPr>
      <w:pStyle w:val="Footer"/>
      <w:spacing w:after="0"/>
      <w:jc w:val="right"/>
      <w:rPr>
        <w:i/>
        <w:color w:val="000000" w:themeColor="text1"/>
        <w:sz w:val="16"/>
        <w:szCs w:val="16"/>
      </w:rPr>
    </w:pPr>
    <w:r>
      <w:rPr>
        <w:i/>
        <w:color w:val="000000" w:themeColor="text1"/>
        <w:sz w:val="16"/>
        <w:szCs w:val="16"/>
      </w:rPr>
      <w:t>Animals Unit, Community Connections Activity</w:t>
    </w:r>
  </w:p>
  <w:p w14:paraId="773EBA72" w14:textId="001B9EB7" w:rsidR="00701D67" w:rsidRPr="006B6225" w:rsidRDefault="00701D67" w:rsidP="00701D67">
    <w:pPr>
      <w:pStyle w:val="Footer"/>
      <w:spacing w:after="0"/>
      <w:jc w:val="right"/>
      <w:rPr>
        <w:i/>
        <w:color w:val="000000" w:themeColor="text1"/>
        <w:sz w:val="16"/>
        <w:szCs w:val="16"/>
      </w:rPr>
    </w:pPr>
    <w:r w:rsidRPr="006B6225">
      <w:rPr>
        <w:i/>
        <w:color w:val="000000" w:themeColor="text1"/>
        <w:sz w:val="16"/>
        <w:szCs w:val="16"/>
      </w:rPr>
      <w:t>Carbon: Transformations in Matter and Energy 201</w:t>
    </w:r>
    <w:r w:rsidR="003776EC">
      <w:rPr>
        <w:i/>
        <w:color w:val="000000" w:themeColor="text1"/>
        <w:sz w:val="16"/>
        <w:szCs w:val="16"/>
      </w:rPr>
      <w:t>9</w:t>
    </w:r>
  </w:p>
  <w:p w14:paraId="1FCFC107" w14:textId="73217BE6" w:rsidR="007F4969" w:rsidRPr="007F65AC" w:rsidRDefault="00701D67" w:rsidP="001F66A2">
    <w:pPr>
      <w:pStyle w:val="Footer"/>
      <w:tabs>
        <w:tab w:val="clear" w:pos="4320"/>
        <w:tab w:val="clear" w:pos="8640"/>
        <w:tab w:val="left" w:pos="8160"/>
      </w:tabs>
      <w:jc w:val="right"/>
      <w:rPr>
        <w:sz w:val="10"/>
        <w:szCs w:val="10"/>
      </w:rPr>
    </w:pPr>
    <w:r w:rsidRPr="006B6225">
      <w:rPr>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C3D67" w14:textId="77777777" w:rsidR="00DC10EF" w:rsidRDefault="00DC10EF">
      <w:r>
        <w:separator/>
      </w:r>
    </w:p>
  </w:footnote>
  <w:footnote w:type="continuationSeparator" w:id="0">
    <w:p w14:paraId="4C6E662C" w14:textId="77777777" w:rsidR="00DC10EF" w:rsidRDefault="00DC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820E4"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E3769"/>
    <w:multiLevelType w:val="hybridMultilevel"/>
    <w:tmpl w:val="A31256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47CCA"/>
    <w:multiLevelType w:val="hybridMultilevel"/>
    <w:tmpl w:val="3EF011E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4" w15:restartNumberingAfterBreak="0">
    <w:nsid w:val="114401B1"/>
    <w:multiLevelType w:val="hybridMultilevel"/>
    <w:tmpl w:val="E490E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A324E"/>
    <w:multiLevelType w:val="hybridMultilevel"/>
    <w:tmpl w:val="32D0A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055FA4"/>
    <w:multiLevelType w:val="hybridMultilevel"/>
    <w:tmpl w:val="356CFCE4"/>
    <w:lvl w:ilvl="0" w:tplc="A96ACB98">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0"/>
  </w:num>
  <w:num w:numId="4">
    <w:abstractNumId w:val="8"/>
  </w:num>
  <w:num w:numId="5">
    <w:abstractNumId w:val="16"/>
  </w:num>
  <w:num w:numId="6">
    <w:abstractNumId w:val="23"/>
  </w:num>
  <w:num w:numId="7">
    <w:abstractNumId w:val="29"/>
  </w:num>
  <w:num w:numId="8">
    <w:abstractNumId w:val="27"/>
  </w:num>
  <w:num w:numId="9">
    <w:abstractNumId w:val="6"/>
  </w:num>
  <w:num w:numId="10">
    <w:abstractNumId w:val="9"/>
  </w:num>
  <w:num w:numId="11">
    <w:abstractNumId w:val="22"/>
  </w:num>
  <w:num w:numId="12">
    <w:abstractNumId w:val="15"/>
  </w:num>
  <w:num w:numId="13">
    <w:abstractNumId w:val="2"/>
  </w:num>
  <w:num w:numId="14">
    <w:abstractNumId w:val="20"/>
  </w:num>
  <w:num w:numId="15">
    <w:abstractNumId w:val="30"/>
  </w:num>
  <w:num w:numId="16">
    <w:abstractNumId w:val="21"/>
  </w:num>
  <w:num w:numId="17">
    <w:abstractNumId w:val="7"/>
  </w:num>
  <w:num w:numId="18">
    <w:abstractNumId w:val="11"/>
  </w:num>
  <w:num w:numId="19">
    <w:abstractNumId w:val="24"/>
  </w:num>
  <w:num w:numId="20">
    <w:abstractNumId w:val="25"/>
  </w:num>
  <w:num w:numId="21">
    <w:abstractNumId w:val="10"/>
  </w:num>
  <w:num w:numId="22">
    <w:abstractNumId w:val="28"/>
  </w:num>
  <w:num w:numId="23">
    <w:abstractNumId w:val="28"/>
  </w:num>
  <w:num w:numId="24">
    <w:abstractNumId w:val="19"/>
  </w:num>
  <w:num w:numId="25">
    <w:abstractNumId w:val="13"/>
  </w:num>
  <w:num w:numId="26">
    <w:abstractNumId w:val="12"/>
  </w:num>
  <w:num w:numId="27">
    <w:abstractNumId w:val="17"/>
  </w:num>
  <w:num w:numId="28">
    <w:abstractNumId w:val="4"/>
  </w:num>
  <w:num w:numId="29">
    <w:abstractNumId w:val="5"/>
  </w:num>
  <w:num w:numId="30">
    <w:abstractNumId w:val="19"/>
  </w:num>
  <w:num w:numId="31">
    <w:abstractNumId w:val="1"/>
  </w:num>
  <w:num w:numId="32">
    <w:abstractNumId w:val="18"/>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03741"/>
    <w:rsid w:val="0001273F"/>
    <w:rsid w:val="00022932"/>
    <w:rsid w:val="00033AC5"/>
    <w:rsid w:val="00064F8F"/>
    <w:rsid w:val="00076405"/>
    <w:rsid w:val="00080F0A"/>
    <w:rsid w:val="000A33CE"/>
    <w:rsid w:val="000C42BE"/>
    <w:rsid w:val="000F0727"/>
    <w:rsid w:val="00104047"/>
    <w:rsid w:val="001227DB"/>
    <w:rsid w:val="001337A9"/>
    <w:rsid w:val="00135C69"/>
    <w:rsid w:val="00137688"/>
    <w:rsid w:val="001401F3"/>
    <w:rsid w:val="00140594"/>
    <w:rsid w:val="0016032A"/>
    <w:rsid w:val="00166DEF"/>
    <w:rsid w:val="00180A62"/>
    <w:rsid w:val="00184C6A"/>
    <w:rsid w:val="001A1C80"/>
    <w:rsid w:val="001C2E43"/>
    <w:rsid w:val="001C2EEA"/>
    <w:rsid w:val="001D5CE5"/>
    <w:rsid w:val="001F66A2"/>
    <w:rsid w:val="00201696"/>
    <w:rsid w:val="00206A9A"/>
    <w:rsid w:val="00206DEE"/>
    <w:rsid w:val="0020776E"/>
    <w:rsid w:val="002275B9"/>
    <w:rsid w:val="0023266B"/>
    <w:rsid w:val="00244DAB"/>
    <w:rsid w:val="00245EEB"/>
    <w:rsid w:val="00252C63"/>
    <w:rsid w:val="00261AB8"/>
    <w:rsid w:val="0027552A"/>
    <w:rsid w:val="002871B8"/>
    <w:rsid w:val="00292E5B"/>
    <w:rsid w:val="002A5C2F"/>
    <w:rsid w:val="002C04B6"/>
    <w:rsid w:val="002E1005"/>
    <w:rsid w:val="002F7AA3"/>
    <w:rsid w:val="0033560B"/>
    <w:rsid w:val="00343032"/>
    <w:rsid w:val="003502FB"/>
    <w:rsid w:val="00361172"/>
    <w:rsid w:val="00363F76"/>
    <w:rsid w:val="00371E47"/>
    <w:rsid w:val="003776EC"/>
    <w:rsid w:val="00396C4D"/>
    <w:rsid w:val="003A4D99"/>
    <w:rsid w:val="003B45AF"/>
    <w:rsid w:val="003E06EF"/>
    <w:rsid w:val="003E47FD"/>
    <w:rsid w:val="003E7775"/>
    <w:rsid w:val="004138A0"/>
    <w:rsid w:val="00430B79"/>
    <w:rsid w:val="00430D4D"/>
    <w:rsid w:val="00435931"/>
    <w:rsid w:val="0049586E"/>
    <w:rsid w:val="004A7B23"/>
    <w:rsid w:val="004D59AB"/>
    <w:rsid w:val="00502772"/>
    <w:rsid w:val="00536D02"/>
    <w:rsid w:val="00545934"/>
    <w:rsid w:val="00545D34"/>
    <w:rsid w:val="005A64AD"/>
    <w:rsid w:val="005C41C3"/>
    <w:rsid w:val="005F27E8"/>
    <w:rsid w:val="00637B60"/>
    <w:rsid w:val="0064466D"/>
    <w:rsid w:val="0066401F"/>
    <w:rsid w:val="00693E3E"/>
    <w:rsid w:val="006F5F72"/>
    <w:rsid w:val="00701D67"/>
    <w:rsid w:val="00712719"/>
    <w:rsid w:val="007422D2"/>
    <w:rsid w:val="00750633"/>
    <w:rsid w:val="007526C4"/>
    <w:rsid w:val="00762640"/>
    <w:rsid w:val="0076534B"/>
    <w:rsid w:val="00790720"/>
    <w:rsid w:val="007A4DE0"/>
    <w:rsid w:val="007B2239"/>
    <w:rsid w:val="007F4969"/>
    <w:rsid w:val="007F65AC"/>
    <w:rsid w:val="008423F7"/>
    <w:rsid w:val="00860C2E"/>
    <w:rsid w:val="00861A04"/>
    <w:rsid w:val="008741A5"/>
    <w:rsid w:val="008C1C0E"/>
    <w:rsid w:val="008C70E5"/>
    <w:rsid w:val="008E016E"/>
    <w:rsid w:val="008E50E7"/>
    <w:rsid w:val="008F140C"/>
    <w:rsid w:val="009063BB"/>
    <w:rsid w:val="00913E5F"/>
    <w:rsid w:val="00983032"/>
    <w:rsid w:val="009C36BB"/>
    <w:rsid w:val="009D68B7"/>
    <w:rsid w:val="00A0738F"/>
    <w:rsid w:val="00A1205F"/>
    <w:rsid w:val="00A13C9A"/>
    <w:rsid w:val="00A26611"/>
    <w:rsid w:val="00A3684A"/>
    <w:rsid w:val="00A40110"/>
    <w:rsid w:val="00A513B0"/>
    <w:rsid w:val="00A56E4D"/>
    <w:rsid w:val="00A7427E"/>
    <w:rsid w:val="00B01CC3"/>
    <w:rsid w:val="00B074EE"/>
    <w:rsid w:val="00B10EB8"/>
    <w:rsid w:val="00B14112"/>
    <w:rsid w:val="00B20ECE"/>
    <w:rsid w:val="00B22345"/>
    <w:rsid w:val="00B24208"/>
    <w:rsid w:val="00B26107"/>
    <w:rsid w:val="00B43350"/>
    <w:rsid w:val="00B51729"/>
    <w:rsid w:val="00B56E42"/>
    <w:rsid w:val="00B625ED"/>
    <w:rsid w:val="00BB67BB"/>
    <w:rsid w:val="00BB695C"/>
    <w:rsid w:val="00BD1F8E"/>
    <w:rsid w:val="00BE6CFC"/>
    <w:rsid w:val="00BF713F"/>
    <w:rsid w:val="00C23554"/>
    <w:rsid w:val="00C34D3C"/>
    <w:rsid w:val="00C451A7"/>
    <w:rsid w:val="00CA2ECA"/>
    <w:rsid w:val="00CA47D3"/>
    <w:rsid w:val="00CB4C70"/>
    <w:rsid w:val="00CD3CCA"/>
    <w:rsid w:val="00CE1C39"/>
    <w:rsid w:val="00CF62C2"/>
    <w:rsid w:val="00DC10EF"/>
    <w:rsid w:val="00DD04A3"/>
    <w:rsid w:val="00DD0CBA"/>
    <w:rsid w:val="00E043CF"/>
    <w:rsid w:val="00E05AB7"/>
    <w:rsid w:val="00E23366"/>
    <w:rsid w:val="00E51CE2"/>
    <w:rsid w:val="00E6181C"/>
    <w:rsid w:val="00E61F11"/>
    <w:rsid w:val="00E6545B"/>
    <w:rsid w:val="00E95BEB"/>
    <w:rsid w:val="00E95F68"/>
    <w:rsid w:val="00EB388B"/>
    <w:rsid w:val="00EB6278"/>
    <w:rsid w:val="00EF28F1"/>
    <w:rsid w:val="00F17224"/>
    <w:rsid w:val="00F32C38"/>
    <w:rsid w:val="00F44F93"/>
    <w:rsid w:val="00F538F4"/>
    <w:rsid w:val="00F75210"/>
    <w:rsid w:val="00FA41A1"/>
    <w:rsid w:val="00FD02D6"/>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05A8B5"/>
  <w15:docId w15:val="{EFC01C3A-BA12-4B66-B8B5-54296E39C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3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paragraph" w:styleId="Revision">
    <w:name w:val="Revision"/>
    <w:hidden/>
    <w:uiPriority w:val="99"/>
    <w:semiHidden/>
    <w:rsid w:val="00180A6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423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75362-02E7-5A41-9D07-E31584CE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14</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Parker, Joyce</dc:creator>
  <cp:lastModifiedBy>Tompkins, Elizabeth</cp:lastModifiedBy>
  <cp:revision>7</cp:revision>
  <cp:lastPrinted>2017-09-13T13:16:00Z</cp:lastPrinted>
  <dcterms:created xsi:type="dcterms:W3CDTF">2017-09-13T13:16:00Z</dcterms:created>
  <dcterms:modified xsi:type="dcterms:W3CDTF">2019-12-19T18:22:00Z</dcterms:modified>
</cp:coreProperties>
</file>